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5E41C" w14:textId="3908B91C" w:rsidR="00A23739" w:rsidRPr="00410A32" w:rsidRDefault="00A23739" w:rsidP="00255163">
      <w:pPr>
        <w:pStyle w:val="SmallSpacer"/>
      </w:pPr>
    </w:p>
    <w:tbl>
      <w:tblPr>
        <w:tblStyle w:val="TableGridLight"/>
        <w:tblW w:w="1058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89"/>
      </w:tblGrid>
      <w:tr w:rsidR="00582753" w:rsidRPr="00410A32" w14:paraId="6C046F32" w14:textId="77777777" w:rsidTr="00F04AC3">
        <w:trPr>
          <w:trHeight w:val="20"/>
        </w:trPr>
        <w:tc>
          <w:tcPr>
            <w:tcW w:w="10589" w:type="dxa"/>
          </w:tcPr>
          <w:p w14:paraId="1EB22E82" w14:textId="2D429A87" w:rsidR="00C5011D" w:rsidRPr="00410A32" w:rsidRDefault="00C5011D" w:rsidP="00C5011D">
            <w:pPr>
              <w:pStyle w:val="Title"/>
              <w:spacing w:before="0" w:after="0"/>
            </w:pPr>
            <w:commentRangeStart w:id="0"/>
            <w:r>
              <w:t>Report Changes in Your Household</w:t>
            </w:r>
            <w:commentRangeEnd w:id="0"/>
            <w:r w:rsidR="002157BB" w:rsidRPr="00410A32">
              <w:rPr>
                <w:rStyle w:val="CommentReference"/>
                <w:sz w:val="40"/>
                <w:szCs w:val="56"/>
              </w:rPr>
              <w:commentReference w:id="0"/>
            </w:r>
          </w:p>
          <w:p w14:paraId="6518305E" w14:textId="02B89F6B" w:rsidR="00582753" w:rsidRPr="00410A32" w:rsidRDefault="00ED2CB3" w:rsidP="00F103B8">
            <w:r>
              <w:t xml:space="preserve">While you’re applying for or getting benefits from </w:t>
            </w:r>
            <w:commentRangeStart w:id="1"/>
            <w:r w:rsidR="00D51BA7">
              <w:t>[</w:t>
            </w:r>
            <w:r>
              <w:t>State Agency</w:t>
            </w:r>
            <w:r w:rsidR="00D51BA7">
              <w:t>]</w:t>
            </w:r>
            <w:r>
              <w:t xml:space="preserve">, </w:t>
            </w:r>
            <w:commentRangeEnd w:id="1"/>
            <w:r w:rsidR="002157BB">
              <w:rPr>
                <w:rStyle w:val="CommentReference"/>
                <w:sz w:val="24"/>
                <w:szCs w:val="24"/>
              </w:rPr>
              <w:commentReference w:id="1"/>
            </w:r>
            <w:r>
              <w:t>you need to report changes in your household’s situation. Below are the changes you need to report</w:t>
            </w:r>
            <w:r w:rsidR="00ED126F">
              <w:t>,</w:t>
            </w:r>
            <w:r>
              <w:t xml:space="preserve"> </w:t>
            </w:r>
            <w:r w:rsidR="00ED126F">
              <w:t>depending on your</w:t>
            </w:r>
            <w:r>
              <w:t xml:space="preserve"> </w:t>
            </w:r>
            <w:r w:rsidR="008D6ABA">
              <w:rPr>
                <w:color w:val="000000" w:themeColor="text1"/>
              </w:rPr>
              <w:t>program</w:t>
            </w:r>
            <w:r w:rsidRPr="008D6ABA">
              <w:rPr>
                <w:color w:val="000000" w:themeColor="text1"/>
              </w:rPr>
              <w:t>:</w:t>
            </w:r>
          </w:p>
        </w:tc>
      </w:tr>
    </w:tbl>
    <w:p w14:paraId="045B935F" w14:textId="3B0D2590" w:rsidR="00A23739" w:rsidRDefault="00A23739" w:rsidP="00A23739">
      <w:pPr>
        <w:pStyle w:val="SectionSpacer"/>
      </w:pPr>
    </w:p>
    <w:tbl>
      <w:tblPr>
        <w:tblStyle w:val="TableGridLight"/>
        <w:tblW w:w="106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2430"/>
        <w:gridCol w:w="8190"/>
      </w:tblGrid>
      <w:tr w:rsidR="001812B8" w:rsidRPr="00D22754" w14:paraId="39799334" w14:textId="77777777" w:rsidTr="00C5011D">
        <w:trPr>
          <w:trHeight w:val="20"/>
        </w:trPr>
        <w:tc>
          <w:tcPr>
            <w:tcW w:w="2430" w:type="dxa"/>
            <w:shd w:val="clear" w:color="auto" w:fill="E7E6E6"/>
          </w:tcPr>
          <w:p w14:paraId="201D0129" w14:textId="77777777" w:rsidR="001812B8" w:rsidRPr="00894423" w:rsidRDefault="001812B8" w:rsidP="00582753">
            <w:pPr>
              <w:pStyle w:val="Heading1"/>
            </w:pPr>
            <w:r>
              <w:t>Program</w:t>
            </w:r>
          </w:p>
        </w:tc>
        <w:tc>
          <w:tcPr>
            <w:tcW w:w="8190" w:type="dxa"/>
            <w:shd w:val="clear" w:color="auto" w:fill="E7E6E6"/>
          </w:tcPr>
          <w:p w14:paraId="23F2ECF7" w14:textId="36158AF6" w:rsidR="001812B8" w:rsidRPr="00894423" w:rsidRDefault="001812B8" w:rsidP="00582753">
            <w:pPr>
              <w:pStyle w:val="Heading1"/>
            </w:pPr>
            <w:r>
              <w:t>Changes You Need to Report</w:t>
            </w:r>
          </w:p>
        </w:tc>
      </w:tr>
      <w:tr w:rsidR="001812B8" w:rsidRPr="00D22754" w14:paraId="7846936D" w14:textId="77777777" w:rsidTr="00A30AD9">
        <w:trPr>
          <w:trHeight w:val="2330"/>
        </w:trPr>
        <w:tc>
          <w:tcPr>
            <w:tcW w:w="2430" w:type="dxa"/>
          </w:tcPr>
          <w:p w14:paraId="30149AEB" w14:textId="1DF13C3F" w:rsidR="001812B8" w:rsidRDefault="001812B8" w:rsidP="001812B8">
            <w:pPr>
              <w:rPr>
                <w:b/>
                <w:bCs/>
                <w:color w:val="000000" w:themeColor="text1"/>
              </w:rPr>
            </w:pPr>
            <w:r>
              <w:rPr>
                <w:b/>
                <w:bCs/>
                <w:color w:val="000000" w:themeColor="text1"/>
              </w:rPr>
              <w:t xml:space="preserve">For </w:t>
            </w:r>
            <w:commentRangeStart w:id="2"/>
            <w:r w:rsidRPr="007F30D4">
              <w:rPr>
                <w:b/>
                <w:bCs/>
                <w:color w:val="000000" w:themeColor="text1"/>
              </w:rPr>
              <w:t>[Simplified Reporting Program]</w:t>
            </w:r>
            <w:r>
              <w:rPr>
                <w:b/>
                <w:bCs/>
                <w:color w:val="000000" w:themeColor="text1"/>
              </w:rPr>
              <w:t xml:space="preserve">, </w:t>
            </w:r>
            <w:commentRangeEnd w:id="2"/>
            <w:r w:rsidR="00A30AD9">
              <w:rPr>
                <w:rStyle w:val="CommentReference"/>
                <w:b/>
                <w:bCs/>
                <w:color w:val="000000" w:themeColor="text1"/>
                <w:sz w:val="24"/>
                <w:szCs w:val="24"/>
              </w:rPr>
              <w:commentReference w:id="2"/>
            </w:r>
            <w:r>
              <w:rPr>
                <w:b/>
                <w:bCs/>
                <w:color w:val="000000" w:themeColor="text1"/>
              </w:rPr>
              <w:t>you must report:</w:t>
            </w:r>
          </w:p>
        </w:tc>
        <w:tc>
          <w:tcPr>
            <w:tcW w:w="8190" w:type="dxa"/>
          </w:tcPr>
          <w:p w14:paraId="259A7FF2" w14:textId="77777777" w:rsidR="001812B8" w:rsidRDefault="001812B8" w:rsidP="001812B8">
            <w:pPr>
              <w:pStyle w:val="BulletFormList"/>
              <w:spacing w:after="0"/>
            </w:pPr>
            <w:r>
              <w:t xml:space="preserve">If anyone in your household wins </w:t>
            </w:r>
            <w:r w:rsidRPr="00967B6B">
              <w:rPr>
                <w:b/>
                <w:bCs w:val="0"/>
              </w:rPr>
              <w:t>$4,500</w:t>
            </w:r>
            <w:r>
              <w:t xml:space="preserve"> or more in a single </w:t>
            </w:r>
            <w:r w:rsidRPr="00967B6B">
              <w:rPr>
                <w:b/>
                <w:bCs w:val="0"/>
              </w:rPr>
              <w:t>lottery or gambling</w:t>
            </w:r>
            <w:r>
              <w:t xml:space="preserve"> game</w:t>
            </w:r>
          </w:p>
          <w:p w14:paraId="3D97F4B6" w14:textId="77777777" w:rsidR="00A05DC8" w:rsidRDefault="001812B8" w:rsidP="00A05DC8">
            <w:pPr>
              <w:pStyle w:val="BulletFormList"/>
            </w:pPr>
            <w:r w:rsidRPr="00967B6B">
              <w:t>If you are 18 to 64 years old with no disabilities or children younger than 14 (an Able-Bodied Adult Without Dependents, or ABAWD</w:t>
            </w:r>
            <w:r w:rsidR="00C505B7">
              <w:t>),</w:t>
            </w:r>
            <w:r w:rsidRPr="00967B6B">
              <w:t xml:space="preserve"> let us know if your </w:t>
            </w:r>
            <w:r w:rsidRPr="00967B6B">
              <w:rPr>
                <w:b/>
                <w:bCs w:val="0"/>
              </w:rPr>
              <w:t>work hours drop below 80 hours per month</w:t>
            </w:r>
            <w:r w:rsidR="00A05DC8">
              <w:t xml:space="preserve"> </w:t>
            </w:r>
          </w:p>
          <w:p w14:paraId="2187F81F" w14:textId="01CE791B" w:rsidR="00826251" w:rsidRPr="007F30D4" w:rsidRDefault="00A05DC8" w:rsidP="00AB3E4D">
            <w:pPr>
              <w:pStyle w:val="BulletFormList"/>
            </w:pPr>
            <w:r>
              <w:t xml:space="preserve">If your household's </w:t>
            </w:r>
            <w:r w:rsidRPr="00967B6B">
              <w:rPr>
                <w:b/>
                <w:bCs w:val="0"/>
              </w:rPr>
              <w:t>income</w:t>
            </w:r>
            <w:r>
              <w:t xml:space="preserve"> goes over the amount listed in the </w:t>
            </w:r>
            <w:r w:rsidRPr="00967B6B">
              <w:t xml:space="preserve">table </w:t>
            </w:r>
            <w:r>
              <w:t>below for your household size</w:t>
            </w:r>
            <w:r w:rsidR="00AB3E4D">
              <w:t>:</w:t>
            </w:r>
          </w:p>
        </w:tc>
      </w:tr>
      <w:tr w:rsidR="00C5011D" w:rsidRPr="00D22754" w14:paraId="45194377" w14:textId="77777777" w:rsidTr="002157BB">
        <w:trPr>
          <w:trHeight w:val="1403"/>
        </w:trPr>
        <w:tc>
          <w:tcPr>
            <w:tcW w:w="2430" w:type="dxa"/>
            <w:tcBorders>
              <w:bottom w:val="single" w:sz="4" w:space="0" w:color="000000" w:themeColor="text1"/>
            </w:tcBorders>
          </w:tcPr>
          <w:p w14:paraId="625C58C2" w14:textId="77777777" w:rsidR="00C5011D" w:rsidRDefault="00C5011D" w:rsidP="001812B8">
            <w:pPr>
              <w:rPr>
                <w:b/>
                <w:bCs/>
                <w:color w:val="000000" w:themeColor="text1"/>
              </w:rPr>
            </w:pPr>
          </w:p>
        </w:tc>
        <w:tc>
          <w:tcPr>
            <w:tcW w:w="8190" w:type="dxa"/>
            <w:tcBorders>
              <w:bottom w:val="single" w:sz="4" w:space="0" w:color="000000" w:themeColor="text1"/>
            </w:tcBorders>
          </w:tcPr>
          <w:tbl>
            <w:tblPr>
              <w:tblStyle w:val="TableGrid"/>
              <w:tblW w:w="781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9" w:type="dxa"/>
                <w:right w:w="29" w:type="dxa"/>
              </w:tblCellMar>
              <w:tblLook w:val="04A0" w:firstRow="1" w:lastRow="0" w:firstColumn="1" w:lastColumn="0" w:noHBand="0" w:noVBand="1"/>
            </w:tblPr>
            <w:tblGrid>
              <w:gridCol w:w="1620"/>
              <w:gridCol w:w="864"/>
              <w:gridCol w:w="864"/>
              <w:gridCol w:w="864"/>
              <w:gridCol w:w="864"/>
              <w:gridCol w:w="864"/>
              <w:gridCol w:w="864"/>
              <w:gridCol w:w="864"/>
              <w:gridCol w:w="65"/>
              <w:gridCol w:w="79"/>
            </w:tblGrid>
            <w:tr w:rsidR="00C5011D" w14:paraId="0E86D13D" w14:textId="77777777" w:rsidTr="003907C1">
              <w:trPr>
                <w:gridAfter w:val="2"/>
                <w:wAfter w:w="144" w:type="dxa"/>
                <w:trHeight w:val="432"/>
              </w:trPr>
              <w:tc>
                <w:tcPr>
                  <w:tcW w:w="1620" w:type="dxa"/>
                  <w:tcBorders>
                    <w:bottom w:val="single" w:sz="4" w:space="0" w:color="767171" w:themeColor="background2" w:themeShade="80"/>
                    <w:right w:val="single" w:sz="4" w:space="0" w:color="767171" w:themeColor="background2" w:themeShade="80"/>
                  </w:tcBorders>
                </w:tcPr>
                <w:p w14:paraId="156A6A75" w14:textId="709611AB" w:rsidR="00C5011D" w:rsidRPr="00C5011D" w:rsidRDefault="00C5011D" w:rsidP="00C5011D">
                  <w:pPr>
                    <w:pStyle w:val="QuestionLabel"/>
                  </w:pPr>
                  <w:r w:rsidRPr="00C5011D">
                    <w:t xml:space="preserve">Household </w:t>
                  </w:r>
                  <w:r w:rsidR="00426A75">
                    <w:t>s</w:t>
                  </w:r>
                  <w:r w:rsidRPr="00C5011D">
                    <w:t>ize</w:t>
                  </w:r>
                </w:p>
              </w:tc>
              <w:tc>
                <w:tcPr>
                  <w:tcW w:w="864" w:type="dxa"/>
                  <w:tcBorders>
                    <w:left w:val="single" w:sz="4" w:space="0" w:color="767171" w:themeColor="background2" w:themeShade="80"/>
                    <w:bottom w:val="single" w:sz="4" w:space="0" w:color="767171" w:themeColor="background2" w:themeShade="80"/>
                    <w:right w:val="single" w:sz="4" w:space="0" w:color="767171" w:themeColor="background2" w:themeShade="80"/>
                  </w:tcBorders>
                  <w:vAlign w:val="center"/>
                </w:tcPr>
                <w:p w14:paraId="2E82D13D" w14:textId="3940FCAF" w:rsidR="00C5011D" w:rsidRDefault="00C5011D" w:rsidP="00C5011D">
                  <w:pPr>
                    <w:pStyle w:val="AnswerSpace"/>
                    <w:jc w:val="center"/>
                  </w:pPr>
                  <w:r>
                    <w:t>1</w:t>
                  </w:r>
                </w:p>
              </w:tc>
              <w:tc>
                <w:tcPr>
                  <w:tcW w:w="864" w:type="dxa"/>
                  <w:tcBorders>
                    <w:left w:val="single" w:sz="4" w:space="0" w:color="767171" w:themeColor="background2" w:themeShade="80"/>
                    <w:bottom w:val="single" w:sz="4" w:space="0" w:color="767171" w:themeColor="background2" w:themeShade="80"/>
                    <w:right w:val="single" w:sz="4" w:space="0" w:color="767171" w:themeColor="background2" w:themeShade="80"/>
                  </w:tcBorders>
                  <w:vAlign w:val="center"/>
                </w:tcPr>
                <w:p w14:paraId="6BA1D69E" w14:textId="0D2A8A70" w:rsidR="00C5011D" w:rsidRDefault="00C5011D" w:rsidP="00C5011D">
                  <w:pPr>
                    <w:pStyle w:val="AnswerSpace"/>
                    <w:jc w:val="center"/>
                  </w:pPr>
                  <w:r>
                    <w:t>2</w:t>
                  </w:r>
                </w:p>
              </w:tc>
              <w:tc>
                <w:tcPr>
                  <w:tcW w:w="864" w:type="dxa"/>
                  <w:tcBorders>
                    <w:left w:val="single" w:sz="4" w:space="0" w:color="767171" w:themeColor="background2" w:themeShade="80"/>
                    <w:bottom w:val="single" w:sz="4" w:space="0" w:color="767171" w:themeColor="background2" w:themeShade="80"/>
                    <w:right w:val="single" w:sz="4" w:space="0" w:color="767171" w:themeColor="background2" w:themeShade="80"/>
                  </w:tcBorders>
                  <w:vAlign w:val="center"/>
                </w:tcPr>
                <w:p w14:paraId="3AB353D9" w14:textId="340D9B64" w:rsidR="00C5011D" w:rsidRDefault="00C5011D" w:rsidP="00C5011D">
                  <w:pPr>
                    <w:pStyle w:val="AnswerSpace"/>
                    <w:jc w:val="center"/>
                  </w:pPr>
                  <w:r>
                    <w:t>3</w:t>
                  </w:r>
                </w:p>
              </w:tc>
              <w:tc>
                <w:tcPr>
                  <w:tcW w:w="864" w:type="dxa"/>
                  <w:tcBorders>
                    <w:left w:val="single" w:sz="4" w:space="0" w:color="767171" w:themeColor="background2" w:themeShade="80"/>
                    <w:bottom w:val="single" w:sz="4" w:space="0" w:color="767171" w:themeColor="background2" w:themeShade="80"/>
                    <w:right w:val="single" w:sz="4" w:space="0" w:color="767171" w:themeColor="background2" w:themeShade="80"/>
                  </w:tcBorders>
                  <w:vAlign w:val="center"/>
                </w:tcPr>
                <w:p w14:paraId="0CA48D9E" w14:textId="090F27B8" w:rsidR="00C5011D" w:rsidRDefault="00C5011D" w:rsidP="00C5011D">
                  <w:pPr>
                    <w:pStyle w:val="AnswerSpace"/>
                    <w:jc w:val="center"/>
                  </w:pPr>
                  <w:r>
                    <w:t>4</w:t>
                  </w:r>
                </w:p>
              </w:tc>
              <w:tc>
                <w:tcPr>
                  <w:tcW w:w="864" w:type="dxa"/>
                  <w:tcBorders>
                    <w:left w:val="single" w:sz="4" w:space="0" w:color="767171" w:themeColor="background2" w:themeShade="80"/>
                    <w:bottom w:val="single" w:sz="4" w:space="0" w:color="767171" w:themeColor="background2" w:themeShade="80"/>
                    <w:right w:val="single" w:sz="4" w:space="0" w:color="767171" w:themeColor="background2" w:themeShade="80"/>
                  </w:tcBorders>
                  <w:vAlign w:val="center"/>
                </w:tcPr>
                <w:p w14:paraId="1FD99B73" w14:textId="25736FE6" w:rsidR="00C5011D" w:rsidRDefault="00C5011D" w:rsidP="00C5011D">
                  <w:pPr>
                    <w:pStyle w:val="AnswerSpace"/>
                    <w:jc w:val="center"/>
                  </w:pPr>
                  <w:r>
                    <w:t>5</w:t>
                  </w:r>
                </w:p>
              </w:tc>
              <w:tc>
                <w:tcPr>
                  <w:tcW w:w="864" w:type="dxa"/>
                  <w:tcBorders>
                    <w:left w:val="single" w:sz="4" w:space="0" w:color="767171" w:themeColor="background2" w:themeShade="80"/>
                    <w:bottom w:val="single" w:sz="4" w:space="0" w:color="767171" w:themeColor="background2" w:themeShade="80"/>
                    <w:right w:val="single" w:sz="4" w:space="0" w:color="767171" w:themeColor="background2" w:themeShade="80"/>
                  </w:tcBorders>
                  <w:vAlign w:val="center"/>
                </w:tcPr>
                <w:p w14:paraId="7A2D5554" w14:textId="58988AEB" w:rsidR="00C5011D" w:rsidRDefault="00C5011D" w:rsidP="00C5011D">
                  <w:pPr>
                    <w:pStyle w:val="AnswerSpace"/>
                    <w:jc w:val="center"/>
                  </w:pPr>
                  <w:r>
                    <w:t>6</w:t>
                  </w:r>
                </w:p>
              </w:tc>
              <w:tc>
                <w:tcPr>
                  <w:tcW w:w="864" w:type="dxa"/>
                  <w:tcBorders>
                    <w:left w:val="single" w:sz="4" w:space="0" w:color="767171" w:themeColor="background2" w:themeShade="80"/>
                    <w:bottom w:val="single" w:sz="4" w:space="0" w:color="767171" w:themeColor="background2" w:themeShade="80"/>
                  </w:tcBorders>
                  <w:vAlign w:val="center"/>
                </w:tcPr>
                <w:p w14:paraId="382F6D74" w14:textId="6F163455" w:rsidR="00C5011D" w:rsidRDefault="00C5011D" w:rsidP="00C5011D">
                  <w:pPr>
                    <w:pStyle w:val="AnswerSpace"/>
                    <w:ind w:right="150"/>
                    <w:jc w:val="center"/>
                  </w:pPr>
                  <w:r>
                    <w:t>7</w:t>
                  </w:r>
                </w:p>
              </w:tc>
            </w:tr>
            <w:tr w:rsidR="00C5011D" w14:paraId="19846B77" w14:textId="77777777" w:rsidTr="003907C1">
              <w:trPr>
                <w:trHeight w:val="520"/>
              </w:trPr>
              <w:tc>
                <w:tcPr>
                  <w:tcW w:w="1620" w:type="dxa"/>
                  <w:tcBorders>
                    <w:top w:val="single" w:sz="4" w:space="0" w:color="767171" w:themeColor="background2" w:themeShade="80"/>
                    <w:right w:val="single" w:sz="4" w:space="0" w:color="767171" w:themeColor="background2" w:themeShade="80"/>
                  </w:tcBorders>
                </w:tcPr>
                <w:p w14:paraId="6515B952" w14:textId="2F01A453" w:rsidR="00C5011D" w:rsidRPr="00C5011D" w:rsidRDefault="00C5011D" w:rsidP="004D0FCF">
                  <w:pPr>
                    <w:pStyle w:val="QuestionLabel"/>
                  </w:pPr>
                  <w:r w:rsidRPr="00C5011D">
                    <w:t xml:space="preserve">Income </w:t>
                  </w:r>
                  <w:r w:rsidR="00426A75">
                    <w:t>l</w:t>
                  </w:r>
                  <w:r w:rsidRPr="00C5011D">
                    <w:t>imit</w:t>
                  </w:r>
                </w:p>
              </w:tc>
              <w:tc>
                <w:tcPr>
                  <w:tcW w:w="864" w:type="dxa"/>
                  <w:tcBorders>
                    <w:top w:val="single" w:sz="4" w:space="0" w:color="767171" w:themeColor="background2" w:themeShade="80"/>
                    <w:left w:val="single" w:sz="4" w:space="0" w:color="767171" w:themeColor="background2" w:themeShade="80"/>
                    <w:right w:val="single" w:sz="4" w:space="0" w:color="767171" w:themeColor="background2" w:themeShade="80"/>
                  </w:tcBorders>
                  <w:vAlign w:val="center"/>
                </w:tcPr>
                <w:p w14:paraId="0D73666B" w14:textId="711D4A89" w:rsidR="00C5011D" w:rsidRDefault="00C5011D" w:rsidP="004D0FCF">
                  <w:pPr>
                    <w:pStyle w:val="AnswerSpace"/>
                    <w:jc w:val="center"/>
                  </w:pPr>
                  <w:commentRangeStart w:id="3"/>
                  <w:r>
                    <w:t>$XXXX</w:t>
                  </w:r>
                </w:p>
              </w:tc>
              <w:tc>
                <w:tcPr>
                  <w:tcW w:w="864" w:type="dxa"/>
                  <w:tcBorders>
                    <w:top w:val="single" w:sz="4" w:space="0" w:color="767171" w:themeColor="background2" w:themeShade="80"/>
                    <w:left w:val="single" w:sz="4" w:space="0" w:color="767171" w:themeColor="background2" w:themeShade="80"/>
                    <w:right w:val="single" w:sz="4" w:space="0" w:color="767171" w:themeColor="background2" w:themeShade="80"/>
                  </w:tcBorders>
                  <w:vAlign w:val="center"/>
                </w:tcPr>
                <w:p w14:paraId="1F2CD25E" w14:textId="55DB3EC7" w:rsidR="00C5011D" w:rsidRDefault="00C5011D" w:rsidP="004D0FCF">
                  <w:pPr>
                    <w:pStyle w:val="AnswerSpace"/>
                    <w:jc w:val="center"/>
                  </w:pPr>
                  <w:r>
                    <w:t>$XXXX</w:t>
                  </w:r>
                </w:p>
              </w:tc>
              <w:tc>
                <w:tcPr>
                  <w:tcW w:w="864" w:type="dxa"/>
                  <w:tcBorders>
                    <w:top w:val="single" w:sz="4" w:space="0" w:color="767171" w:themeColor="background2" w:themeShade="80"/>
                    <w:left w:val="single" w:sz="4" w:space="0" w:color="767171" w:themeColor="background2" w:themeShade="80"/>
                    <w:right w:val="single" w:sz="4" w:space="0" w:color="767171" w:themeColor="background2" w:themeShade="80"/>
                  </w:tcBorders>
                  <w:vAlign w:val="center"/>
                </w:tcPr>
                <w:p w14:paraId="158F1C2B" w14:textId="04CC49D4" w:rsidR="00C5011D" w:rsidRDefault="00C5011D" w:rsidP="004D0FCF">
                  <w:pPr>
                    <w:pStyle w:val="AnswerSpace"/>
                    <w:jc w:val="center"/>
                  </w:pPr>
                  <w:r>
                    <w:t>$XXXX</w:t>
                  </w:r>
                </w:p>
              </w:tc>
              <w:tc>
                <w:tcPr>
                  <w:tcW w:w="864" w:type="dxa"/>
                  <w:tcBorders>
                    <w:top w:val="single" w:sz="4" w:space="0" w:color="767171" w:themeColor="background2" w:themeShade="80"/>
                    <w:left w:val="single" w:sz="4" w:space="0" w:color="767171" w:themeColor="background2" w:themeShade="80"/>
                    <w:right w:val="single" w:sz="4" w:space="0" w:color="767171" w:themeColor="background2" w:themeShade="80"/>
                  </w:tcBorders>
                  <w:vAlign w:val="center"/>
                </w:tcPr>
                <w:p w14:paraId="2E38640E" w14:textId="030306D5" w:rsidR="00C5011D" w:rsidRDefault="00C5011D" w:rsidP="004D0FCF">
                  <w:pPr>
                    <w:pStyle w:val="AnswerSpace"/>
                    <w:jc w:val="center"/>
                  </w:pPr>
                  <w:r>
                    <w:t>$XXXX</w:t>
                  </w:r>
                </w:p>
              </w:tc>
              <w:tc>
                <w:tcPr>
                  <w:tcW w:w="864" w:type="dxa"/>
                  <w:tcBorders>
                    <w:top w:val="single" w:sz="4" w:space="0" w:color="767171" w:themeColor="background2" w:themeShade="80"/>
                    <w:left w:val="single" w:sz="4" w:space="0" w:color="767171" w:themeColor="background2" w:themeShade="80"/>
                    <w:right w:val="single" w:sz="4" w:space="0" w:color="767171" w:themeColor="background2" w:themeShade="80"/>
                  </w:tcBorders>
                  <w:vAlign w:val="center"/>
                </w:tcPr>
                <w:p w14:paraId="44633D09" w14:textId="36A2D963" w:rsidR="00C5011D" w:rsidRDefault="00C5011D" w:rsidP="004D0FCF">
                  <w:pPr>
                    <w:pStyle w:val="AnswerSpace"/>
                    <w:jc w:val="center"/>
                  </w:pPr>
                  <w:r>
                    <w:t>$XXXX</w:t>
                  </w:r>
                </w:p>
              </w:tc>
              <w:tc>
                <w:tcPr>
                  <w:tcW w:w="864" w:type="dxa"/>
                  <w:tcBorders>
                    <w:top w:val="single" w:sz="4" w:space="0" w:color="767171" w:themeColor="background2" w:themeShade="80"/>
                    <w:left w:val="single" w:sz="4" w:space="0" w:color="767171" w:themeColor="background2" w:themeShade="80"/>
                    <w:right w:val="single" w:sz="4" w:space="0" w:color="767171" w:themeColor="background2" w:themeShade="80"/>
                  </w:tcBorders>
                  <w:vAlign w:val="center"/>
                </w:tcPr>
                <w:p w14:paraId="2E2954D8" w14:textId="301F90A0" w:rsidR="00C5011D" w:rsidRDefault="00C5011D" w:rsidP="004D0FCF">
                  <w:pPr>
                    <w:pStyle w:val="AnswerSpace"/>
                    <w:jc w:val="center"/>
                  </w:pPr>
                  <w:r>
                    <w:t>$XXXX</w:t>
                  </w:r>
                </w:p>
              </w:tc>
              <w:tc>
                <w:tcPr>
                  <w:tcW w:w="1008" w:type="dxa"/>
                  <w:gridSpan w:val="3"/>
                  <w:tcBorders>
                    <w:top w:val="single" w:sz="4" w:space="0" w:color="767171" w:themeColor="background2" w:themeShade="80"/>
                    <w:left w:val="single" w:sz="4" w:space="0" w:color="767171" w:themeColor="background2" w:themeShade="80"/>
                  </w:tcBorders>
                  <w:vAlign w:val="center"/>
                </w:tcPr>
                <w:p w14:paraId="02A89C64" w14:textId="211DAF7E" w:rsidR="00C5011D" w:rsidRDefault="00C5011D" w:rsidP="004D0FCF">
                  <w:pPr>
                    <w:pStyle w:val="AnswerSpace"/>
                    <w:ind w:right="150"/>
                    <w:jc w:val="center"/>
                  </w:pPr>
                  <w:r>
                    <w:t>$XXXX</w:t>
                  </w:r>
                  <w:commentRangeEnd w:id="3"/>
                  <w:r w:rsidR="00426A75">
                    <w:rPr>
                      <w:rStyle w:val="CommentReference"/>
                      <w:sz w:val="24"/>
                      <w:szCs w:val="22"/>
                    </w:rPr>
                    <w:commentReference w:id="3"/>
                  </w:r>
                </w:p>
              </w:tc>
            </w:tr>
            <w:tr w:rsidR="00C5011D" w14:paraId="1CA81084" w14:textId="77777777" w:rsidTr="003907C1">
              <w:trPr>
                <w:gridAfter w:val="1"/>
                <w:wAfter w:w="79" w:type="dxa"/>
                <w:trHeight w:val="466"/>
              </w:trPr>
              <w:tc>
                <w:tcPr>
                  <w:tcW w:w="7733" w:type="dxa"/>
                  <w:gridSpan w:val="9"/>
                </w:tcPr>
                <w:p w14:paraId="25ED5379" w14:textId="6955A698" w:rsidR="00C5011D" w:rsidRPr="00C5011D" w:rsidRDefault="00413BB0" w:rsidP="00C5011D">
                  <w:pPr>
                    <w:pStyle w:val="Note"/>
                  </w:pPr>
                  <w:r>
                    <w:t>For households of more than</w:t>
                  </w:r>
                  <w:r w:rsidR="005638C4">
                    <w:t xml:space="preserve"> </w:t>
                  </w:r>
                  <w:r>
                    <w:t>7</w:t>
                  </w:r>
                  <w:r w:rsidR="00C5011D" w:rsidRPr="00C5011D">
                    <w:t>, add $XXX</w:t>
                  </w:r>
                  <w:r w:rsidR="005638C4">
                    <w:t xml:space="preserve"> for each additional person</w:t>
                  </w:r>
                  <w:r w:rsidR="00C5011D" w:rsidRPr="00C5011D">
                    <w:t>.</w:t>
                  </w:r>
                </w:p>
              </w:tc>
            </w:tr>
          </w:tbl>
          <w:p w14:paraId="0BC5FA20" w14:textId="77777777" w:rsidR="00C5011D" w:rsidRDefault="00C5011D" w:rsidP="00C5011D">
            <w:pPr>
              <w:pStyle w:val="SmallSpacer"/>
            </w:pPr>
          </w:p>
        </w:tc>
      </w:tr>
      <w:tr w:rsidR="001812B8" w:rsidRPr="00D22754" w14:paraId="22566FEB" w14:textId="77777777" w:rsidTr="002157BB">
        <w:trPr>
          <w:trHeight w:val="2729"/>
        </w:trPr>
        <w:tc>
          <w:tcPr>
            <w:tcW w:w="2430" w:type="dxa"/>
            <w:tcBorders>
              <w:top w:val="single" w:sz="4" w:space="0" w:color="000000" w:themeColor="text1"/>
              <w:bottom w:val="single" w:sz="4" w:space="0" w:color="000000" w:themeColor="text1"/>
            </w:tcBorders>
          </w:tcPr>
          <w:p w14:paraId="69C27BF0" w14:textId="34CED84A" w:rsidR="001812B8" w:rsidRDefault="001812B8" w:rsidP="001812B8">
            <w:pPr>
              <w:rPr>
                <w:b/>
                <w:bCs/>
                <w:color w:val="000000" w:themeColor="text1"/>
              </w:rPr>
            </w:pPr>
            <w:r>
              <w:rPr>
                <w:b/>
                <w:bCs/>
                <w:color w:val="000000" w:themeColor="text1"/>
              </w:rPr>
              <w:t xml:space="preserve">For </w:t>
            </w:r>
            <w:r w:rsidRPr="007F30D4">
              <w:rPr>
                <w:b/>
                <w:bCs/>
                <w:color w:val="000000" w:themeColor="text1"/>
              </w:rPr>
              <w:t>[</w:t>
            </w:r>
            <w:r>
              <w:rPr>
                <w:b/>
                <w:bCs/>
                <w:color w:val="000000" w:themeColor="text1"/>
              </w:rPr>
              <w:t>Standard</w:t>
            </w:r>
            <w:r w:rsidRPr="007F30D4">
              <w:rPr>
                <w:b/>
                <w:bCs/>
                <w:color w:val="000000" w:themeColor="text1"/>
              </w:rPr>
              <w:t xml:space="preserve"> Reporting Program]</w:t>
            </w:r>
            <w:r>
              <w:rPr>
                <w:b/>
                <w:bCs/>
                <w:color w:val="000000" w:themeColor="text1"/>
              </w:rPr>
              <w:t>, you must report any changes in:</w:t>
            </w:r>
          </w:p>
        </w:tc>
        <w:tc>
          <w:tcPr>
            <w:tcW w:w="8190" w:type="dxa"/>
            <w:tcBorders>
              <w:top w:val="single" w:sz="4" w:space="0" w:color="000000" w:themeColor="text1"/>
              <w:bottom w:val="single" w:sz="4" w:space="0" w:color="000000" w:themeColor="text1"/>
            </w:tcBorders>
          </w:tcPr>
          <w:p w14:paraId="794072AB" w14:textId="025B8977" w:rsidR="001812B8" w:rsidRDefault="001812B8" w:rsidP="001812B8">
            <w:pPr>
              <w:pStyle w:val="BulletFormList"/>
            </w:pPr>
            <w:r>
              <w:t xml:space="preserve">Your </w:t>
            </w:r>
            <w:r w:rsidRPr="00031D46">
              <w:rPr>
                <w:b/>
                <w:bCs w:val="0"/>
              </w:rPr>
              <w:t>household members</w:t>
            </w:r>
            <w:r>
              <w:t xml:space="preserve"> (anyone moving in or out)</w:t>
            </w:r>
          </w:p>
          <w:p w14:paraId="387C0D3F" w14:textId="06794E38" w:rsidR="001812B8" w:rsidRDefault="001812B8" w:rsidP="001812B8">
            <w:pPr>
              <w:pStyle w:val="BulletFormList"/>
            </w:pPr>
            <w:r>
              <w:t xml:space="preserve">Your </w:t>
            </w:r>
            <w:r w:rsidRPr="00031D46">
              <w:rPr>
                <w:b/>
                <w:bCs w:val="0"/>
              </w:rPr>
              <w:t>address</w:t>
            </w:r>
            <w:r>
              <w:t xml:space="preserve"> or </w:t>
            </w:r>
            <w:r w:rsidRPr="00031D46">
              <w:rPr>
                <w:b/>
                <w:bCs w:val="0"/>
              </w:rPr>
              <w:t>housing expenses</w:t>
            </w:r>
            <w:r>
              <w:t xml:space="preserve"> (like rent or mortgage costs) </w:t>
            </w:r>
          </w:p>
          <w:p w14:paraId="360E6478" w14:textId="00410D57" w:rsidR="001D6236" w:rsidRDefault="001D6236" w:rsidP="001D6236">
            <w:pPr>
              <w:pStyle w:val="BulletFormList"/>
            </w:pPr>
            <w:r>
              <w:t>Any</w:t>
            </w:r>
            <w:r w:rsidR="0097102F">
              <w:t xml:space="preserve"> </w:t>
            </w:r>
            <w:r w:rsidR="0097102F" w:rsidRPr="0097102F">
              <w:rPr>
                <w:b/>
                <w:bCs w:val="0"/>
              </w:rPr>
              <w:t>new</w:t>
            </w:r>
            <w:r>
              <w:t xml:space="preserve"> </w:t>
            </w:r>
            <w:r w:rsidRPr="00031D46">
              <w:rPr>
                <w:b/>
                <w:bCs w:val="0"/>
              </w:rPr>
              <w:t>sources of income</w:t>
            </w:r>
            <w:r>
              <w:t xml:space="preserve"> or </w:t>
            </w:r>
            <w:r w:rsidRPr="0097102F">
              <w:rPr>
                <w:b/>
                <w:bCs w:val="0"/>
              </w:rPr>
              <w:t>income that has stopped</w:t>
            </w:r>
            <w:r w:rsidR="0097102F">
              <w:t>, including employment income (from work) and non-employment income (from public benefits, gifts, child support, disability insurance, or other regular payments)</w:t>
            </w:r>
          </w:p>
          <w:p w14:paraId="6131265C" w14:textId="77777777" w:rsidR="001D6236" w:rsidRDefault="001D6236" w:rsidP="001D6236">
            <w:pPr>
              <w:pStyle w:val="BulletFormList"/>
            </w:pPr>
            <w:r>
              <w:t>T</w:t>
            </w:r>
            <w:r w:rsidRPr="003C066B">
              <w:t xml:space="preserve">he </w:t>
            </w:r>
            <w:r w:rsidRPr="00822DC0">
              <w:rPr>
                <w:b/>
                <w:bCs w:val="0"/>
              </w:rPr>
              <w:t>amount of</w:t>
            </w:r>
            <w:r>
              <w:t xml:space="preserve"> </w:t>
            </w:r>
            <w:commentRangeStart w:id="4"/>
            <w:r w:rsidRPr="00031D46">
              <w:rPr>
                <w:b/>
                <w:bCs w:val="0"/>
              </w:rPr>
              <w:t>employment income</w:t>
            </w:r>
            <w:r>
              <w:t xml:space="preserve"> </w:t>
            </w:r>
            <w:commentRangeEnd w:id="4"/>
            <w:r>
              <w:rPr>
                <w:rStyle w:val="CommentReference"/>
                <w:sz w:val="24"/>
                <w:szCs w:val="24"/>
              </w:rPr>
              <w:commentReference w:id="4"/>
            </w:r>
            <w:r>
              <w:t xml:space="preserve">your household earns from working, if it </w:t>
            </w:r>
            <w:r w:rsidRPr="003C066B">
              <w:t xml:space="preserve">goes up or down by more than </w:t>
            </w:r>
            <w:r w:rsidRPr="00031D46">
              <w:rPr>
                <w:b/>
                <w:bCs w:val="0"/>
              </w:rPr>
              <w:t>$125</w:t>
            </w:r>
            <w:r w:rsidRPr="003C066B">
              <w:t xml:space="preserve"> a month</w:t>
            </w:r>
          </w:p>
          <w:p w14:paraId="35997E4D" w14:textId="77777777" w:rsidR="001D6236" w:rsidRDefault="001D6236" w:rsidP="001D6236">
            <w:pPr>
              <w:pStyle w:val="BulletFormList"/>
              <w:rPr>
                <w:rFonts w:eastAsiaTheme="minorHAnsi"/>
                <w:b/>
                <w:lang w:eastAsia="en-US"/>
              </w:rPr>
            </w:pPr>
            <w:r>
              <w:rPr>
                <w:rFonts w:eastAsiaTheme="minorHAnsi"/>
                <w:lang w:eastAsia="en-US"/>
              </w:rPr>
              <w:t xml:space="preserve">The </w:t>
            </w:r>
            <w:r w:rsidRPr="00822DC0">
              <w:rPr>
                <w:rFonts w:eastAsiaTheme="minorHAnsi"/>
                <w:b/>
                <w:bCs w:val="0"/>
                <w:lang w:eastAsia="en-US"/>
              </w:rPr>
              <w:t>amount of</w:t>
            </w:r>
            <w:r>
              <w:rPr>
                <w:rFonts w:eastAsiaTheme="minorHAnsi"/>
                <w:lang w:eastAsia="en-US"/>
              </w:rPr>
              <w:t xml:space="preserve"> </w:t>
            </w:r>
            <w:r w:rsidRPr="00031D46">
              <w:rPr>
                <w:rFonts w:eastAsiaTheme="minorHAnsi"/>
                <w:b/>
                <w:bCs w:val="0"/>
                <w:lang w:eastAsia="en-US"/>
              </w:rPr>
              <w:t>non-employment income</w:t>
            </w:r>
            <w:r>
              <w:rPr>
                <w:rFonts w:eastAsiaTheme="minorHAnsi"/>
                <w:lang w:eastAsia="en-US"/>
              </w:rPr>
              <w:t xml:space="preserve"> your household earns from sources like public benefits, gifts, child support, disability insurance, or other regular payments, if it goes up or down by more than </w:t>
            </w:r>
            <w:r w:rsidRPr="00031D46">
              <w:rPr>
                <w:rFonts w:eastAsiaTheme="minorHAnsi"/>
                <w:b/>
                <w:bCs w:val="0"/>
                <w:lang w:eastAsia="en-US"/>
              </w:rPr>
              <w:t>$125</w:t>
            </w:r>
            <w:r>
              <w:rPr>
                <w:rFonts w:eastAsiaTheme="minorHAnsi"/>
                <w:lang w:eastAsia="en-US"/>
              </w:rPr>
              <w:t xml:space="preserve"> a month</w:t>
            </w:r>
          </w:p>
          <w:p w14:paraId="5C8F1282" w14:textId="77777777" w:rsidR="001D6236" w:rsidRPr="002E2F5F" w:rsidRDefault="001D6236" w:rsidP="001D6236">
            <w:pPr>
              <w:pStyle w:val="BulletFormList"/>
            </w:pPr>
            <w:r w:rsidRPr="00967B6B">
              <w:t xml:space="preserve">If you are 18 to 64 years old with no disabilities or children younger than 14 (an </w:t>
            </w:r>
            <w:r w:rsidRPr="00031D46">
              <w:rPr>
                <w:b/>
                <w:bCs w:val="0"/>
              </w:rPr>
              <w:t>Able-Bodied Adult Without Dependents</w:t>
            </w:r>
            <w:r w:rsidRPr="00967B6B">
              <w:t>, or ABAWD</w:t>
            </w:r>
            <w:r>
              <w:t>) and you</w:t>
            </w:r>
            <w:r w:rsidRPr="00967B6B">
              <w:t xml:space="preserve">r </w:t>
            </w:r>
            <w:r w:rsidRPr="003C066B">
              <w:t xml:space="preserve">work hours drop </w:t>
            </w:r>
            <w:r w:rsidRPr="00031D46">
              <w:rPr>
                <w:b/>
                <w:bCs w:val="0"/>
              </w:rPr>
              <w:t>below 80 hours per month</w:t>
            </w:r>
          </w:p>
          <w:p w14:paraId="4404639B" w14:textId="3498F4DA" w:rsidR="00AB3E4D" w:rsidRDefault="00AB3E4D" w:rsidP="001812B8">
            <w:pPr>
              <w:pStyle w:val="BulletFormList"/>
            </w:pPr>
            <w:r w:rsidRPr="00031D46">
              <w:rPr>
                <w:rFonts w:eastAsiaTheme="minorHAnsi"/>
                <w:b/>
                <w:bCs w:val="0"/>
                <w:lang w:eastAsia="en-US"/>
              </w:rPr>
              <w:t>Care expenses</w:t>
            </w:r>
            <w:r>
              <w:rPr>
                <w:rFonts w:eastAsiaTheme="minorHAnsi"/>
                <w:lang w:eastAsia="en-US"/>
              </w:rPr>
              <w:t xml:space="preserve"> for a child or disabled adult</w:t>
            </w:r>
          </w:p>
          <w:p w14:paraId="5F990F65" w14:textId="0DF08F27" w:rsidR="00AB3E4D" w:rsidRDefault="00AB3E4D" w:rsidP="001812B8">
            <w:pPr>
              <w:pStyle w:val="BulletFormList"/>
            </w:pPr>
            <w:r w:rsidRPr="00031D46">
              <w:rPr>
                <w:rFonts w:eastAsiaTheme="minorHAnsi"/>
                <w:b/>
                <w:bCs w:val="0"/>
                <w:lang w:eastAsia="en-US"/>
              </w:rPr>
              <w:t>Child support</w:t>
            </w:r>
            <w:r>
              <w:rPr>
                <w:rFonts w:eastAsiaTheme="minorHAnsi"/>
                <w:lang w:eastAsia="en-US"/>
              </w:rPr>
              <w:t xml:space="preserve"> you pay to a child outside of your household</w:t>
            </w:r>
          </w:p>
          <w:p w14:paraId="6BC6CCB3" w14:textId="44A7F0BA" w:rsidR="00AB3E4D" w:rsidRDefault="00AB3E4D" w:rsidP="001812B8">
            <w:pPr>
              <w:pStyle w:val="BulletFormList"/>
            </w:pPr>
            <w:r>
              <w:t xml:space="preserve">Your household’s savings, cash, stocks, bonds, or bank accounts if they total more than </w:t>
            </w:r>
            <w:r w:rsidRPr="00031D46">
              <w:rPr>
                <w:b/>
                <w:bCs w:val="0"/>
              </w:rPr>
              <w:t xml:space="preserve">$3,000 </w:t>
            </w:r>
            <w:r>
              <w:t>(or more than $4,500 if someone in your household has a disability or is 60 or older)</w:t>
            </w:r>
          </w:p>
          <w:p w14:paraId="0E3FD63D" w14:textId="77777777" w:rsidR="002E2F5F" w:rsidRPr="00822DC0" w:rsidRDefault="00AB3E4D" w:rsidP="001D6236">
            <w:pPr>
              <w:pStyle w:val="BulletFormList"/>
            </w:pPr>
            <w:r w:rsidRPr="00031D46">
              <w:rPr>
                <w:rFonts w:eastAsiaTheme="minorHAnsi"/>
                <w:b/>
                <w:bCs w:val="0"/>
                <w:lang w:eastAsia="en-US"/>
              </w:rPr>
              <w:t>Vehicles</w:t>
            </w:r>
            <w:r w:rsidRPr="00D51BA7">
              <w:rPr>
                <w:rFonts w:eastAsiaTheme="minorHAnsi"/>
                <w:lang w:eastAsia="en-US"/>
              </w:rPr>
              <w:t xml:space="preserve"> (such as a car)</w:t>
            </w:r>
            <w:r>
              <w:rPr>
                <w:rFonts w:eastAsiaTheme="minorHAnsi"/>
                <w:lang w:eastAsia="en-US"/>
              </w:rPr>
              <w:t xml:space="preserve"> that you own</w:t>
            </w:r>
          </w:p>
          <w:p w14:paraId="65199AD9" w14:textId="71CABF1E" w:rsidR="00822DC0" w:rsidRPr="00822DC0" w:rsidRDefault="00822DC0" w:rsidP="00822DC0">
            <w:pPr>
              <w:pStyle w:val="SmallSpacer"/>
            </w:pPr>
          </w:p>
        </w:tc>
      </w:tr>
    </w:tbl>
    <w:p w14:paraId="5754D8A0" w14:textId="0A83DC60" w:rsidR="001D6236" w:rsidRDefault="001D6236" w:rsidP="00582753">
      <w:pPr>
        <w:pStyle w:val="SectionSpacer"/>
      </w:pPr>
    </w:p>
    <w:p w14:paraId="1C552BF3" w14:textId="3AAFCB45" w:rsidR="001812B8" w:rsidRPr="001D6236" w:rsidRDefault="001D6236" w:rsidP="001D6236">
      <w:pPr>
        <w:spacing w:before="0" w:after="160"/>
        <w:rPr>
          <w:rFonts w:eastAsiaTheme="majorEastAsia"/>
          <w:sz w:val="16"/>
          <w:szCs w:val="16"/>
        </w:rPr>
      </w:pPr>
      <w:r>
        <w:br w:type="page"/>
      </w:r>
    </w:p>
    <w:tbl>
      <w:tblPr>
        <w:tblStyle w:val="TableGridLight"/>
        <w:tblW w:w="1058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89"/>
      </w:tblGrid>
      <w:tr w:rsidR="00582753" w:rsidRPr="00D22754" w14:paraId="3C38906B" w14:textId="77777777" w:rsidTr="00C5011D">
        <w:trPr>
          <w:trHeight w:val="20"/>
        </w:trPr>
        <w:tc>
          <w:tcPr>
            <w:tcW w:w="10589" w:type="dxa"/>
            <w:shd w:val="clear" w:color="auto" w:fill="E7E6E6" w:themeFill="background2"/>
          </w:tcPr>
          <w:p w14:paraId="377C7245" w14:textId="2C207668" w:rsidR="00582753" w:rsidRPr="00894423" w:rsidRDefault="00ED2CB3" w:rsidP="00582753">
            <w:pPr>
              <w:pStyle w:val="Heading1"/>
            </w:pPr>
            <w:r>
              <w:lastRenderedPageBreak/>
              <w:t>Deadline to Report Changes</w:t>
            </w:r>
          </w:p>
        </w:tc>
      </w:tr>
      <w:tr w:rsidR="00582753" w:rsidRPr="00D22754" w14:paraId="7BC9A5BE" w14:textId="77777777" w:rsidTr="00C5011D">
        <w:trPr>
          <w:trHeight w:val="1061"/>
        </w:trPr>
        <w:tc>
          <w:tcPr>
            <w:tcW w:w="10589" w:type="dxa"/>
          </w:tcPr>
          <w:p w14:paraId="2647710F" w14:textId="77777777" w:rsidR="00C505B7" w:rsidRDefault="00C505B7" w:rsidP="00C5011D">
            <w:pPr>
              <w:pStyle w:val="BulletParagraphList"/>
              <w:rPr>
                <w:rFonts w:eastAsiaTheme="minorHAnsi"/>
                <w:lang w:eastAsia="en-US"/>
              </w:rPr>
            </w:pPr>
            <w:r w:rsidRPr="00C505B7">
              <w:rPr>
                <w:b/>
              </w:rPr>
              <w:t>[Simplified Reporting Program]:</w:t>
            </w:r>
            <w:r>
              <w:t xml:space="preserve"> Report changes by the 10th of the month after the change happens. For</w:t>
            </w:r>
            <w:r>
              <w:rPr>
                <w:rFonts w:ascii="Arial" w:eastAsia="Times New Roman" w:hAnsi="Arial"/>
                <w:lang w:eastAsia="en-US"/>
              </w:rPr>
              <w:t xml:space="preserve"> </w:t>
            </w:r>
            <w:r>
              <w:t>example, if a change happens in June, report it by July 10.</w:t>
            </w:r>
          </w:p>
          <w:p w14:paraId="35398C57" w14:textId="28B797CE" w:rsidR="00A05885" w:rsidRPr="00C505B7" w:rsidRDefault="00C505B7" w:rsidP="00C5011D">
            <w:pPr>
              <w:pStyle w:val="BulletParagraphList"/>
              <w:rPr>
                <w:rFonts w:eastAsiaTheme="minorHAnsi"/>
                <w:lang w:eastAsia="en-US"/>
              </w:rPr>
            </w:pPr>
            <w:commentRangeStart w:id="5"/>
            <w:r w:rsidRPr="00C505B7">
              <w:rPr>
                <w:b/>
              </w:rPr>
              <w:t xml:space="preserve">[Standard Reporting Program]: </w:t>
            </w:r>
            <w:r>
              <w:t>[If different change reporting deadline]</w:t>
            </w:r>
            <w:commentRangeEnd w:id="5"/>
            <w:r w:rsidR="00550A61" w:rsidRPr="00C505B7">
              <w:rPr>
                <w:rStyle w:val="CommentReference"/>
                <w:rFonts w:eastAsiaTheme="minorHAnsi"/>
                <w:sz w:val="24"/>
                <w:szCs w:val="24"/>
                <w:lang w:eastAsia="en-US"/>
              </w:rPr>
              <w:commentReference w:id="5"/>
            </w:r>
          </w:p>
        </w:tc>
      </w:tr>
    </w:tbl>
    <w:p w14:paraId="72D47DEC" w14:textId="40F21BD7" w:rsidR="00F103B8" w:rsidRDefault="00F103B8" w:rsidP="008153DC">
      <w:pPr>
        <w:pStyle w:val="SectionSpacer"/>
      </w:pPr>
    </w:p>
    <w:tbl>
      <w:tblPr>
        <w:tblStyle w:val="TableGridLight"/>
        <w:tblW w:w="1058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89"/>
      </w:tblGrid>
      <w:tr w:rsidR="00F103B8" w:rsidRPr="00582753" w14:paraId="3CF0185B" w14:textId="77777777" w:rsidTr="00C5011D">
        <w:trPr>
          <w:trHeight w:val="20"/>
        </w:trPr>
        <w:tc>
          <w:tcPr>
            <w:tcW w:w="10589" w:type="dxa"/>
            <w:shd w:val="clear" w:color="auto" w:fill="E7E6E6" w:themeFill="background2"/>
          </w:tcPr>
          <w:p w14:paraId="5EE2C6C3" w14:textId="3D10A376" w:rsidR="00F103B8" w:rsidRPr="00582753" w:rsidRDefault="00ED2CB3" w:rsidP="0048522F">
            <w:pPr>
              <w:pStyle w:val="Heading1"/>
            </w:pPr>
            <w:r>
              <w:t>How to Report Changes</w:t>
            </w:r>
          </w:p>
        </w:tc>
      </w:tr>
      <w:tr w:rsidR="00F103B8" w:rsidRPr="00582753" w14:paraId="658240F0" w14:textId="77777777" w:rsidTr="00C5011D">
        <w:trPr>
          <w:trHeight w:val="2213"/>
        </w:trPr>
        <w:tc>
          <w:tcPr>
            <w:tcW w:w="10589" w:type="dxa"/>
          </w:tcPr>
          <w:p w14:paraId="65257C66" w14:textId="77777777" w:rsidR="00F103B8" w:rsidRDefault="00ED2CB3" w:rsidP="00ED2CB3">
            <w:pPr>
              <w:spacing w:after="0"/>
            </w:pPr>
            <w:commentRangeStart w:id="6"/>
            <w:r>
              <w:t>You can report changes using any of the options below:</w:t>
            </w:r>
            <w:commentRangeEnd w:id="6"/>
            <w:r w:rsidR="00550A61">
              <w:rPr>
                <w:rStyle w:val="CommentReference"/>
                <w:sz w:val="24"/>
                <w:szCs w:val="24"/>
              </w:rPr>
              <w:commentReference w:id="6"/>
            </w:r>
          </w:p>
          <w:p w14:paraId="284F6B83" w14:textId="7743DF80" w:rsidR="00ED2CB3" w:rsidRDefault="00ED2CB3" w:rsidP="00C5011D">
            <w:pPr>
              <w:pStyle w:val="BulletParagraphList"/>
            </w:pPr>
            <w:r w:rsidRPr="00A30AD9">
              <w:rPr>
                <w:b/>
                <w:bCs/>
              </w:rPr>
              <w:t>Fill out this form</w:t>
            </w:r>
            <w:r>
              <w:t>, then send it to us with proof of the change(s) by:</w:t>
            </w:r>
          </w:p>
          <w:p w14:paraId="3DA56ACE" w14:textId="10479C20" w:rsidR="00C5011D" w:rsidRDefault="00C5011D" w:rsidP="00C5011D">
            <w:pPr>
              <w:pStyle w:val="BulletFormList"/>
              <w:numPr>
                <w:ilvl w:val="1"/>
                <w:numId w:val="20"/>
              </w:numPr>
            </w:pPr>
            <w:r w:rsidRPr="00A30AD9">
              <w:rPr>
                <w:b/>
                <w:bCs w:val="0"/>
              </w:rPr>
              <w:t>Mail</w:t>
            </w:r>
            <w:r>
              <w:t xml:space="preserve">: </w:t>
            </w:r>
            <w:r w:rsidR="00BA3369" w:rsidRPr="00BA3369">
              <w:t>[State Agency mailing address]</w:t>
            </w:r>
          </w:p>
          <w:p w14:paraId="267A51EB" w14:textId="17C4EF93" w:rsidR="00C5011D" w:rsidRDefault="00C5011D" w:rsidP="00C5011D">
            <w:pPr>
              <w:pStyle w:val="BulletFormList"/>
              <w:numPr>
                <w:ilvl w:val="1"/>
                <w:numId w:val="20"/>
              </w:numPr>
            </w:pPr>
            <w:r w:rsidRPr="00A30AD9">
              <w:rPr>
                <w:b/>
                <w:bCs w:val="0"/>
              </w:rPr>
              <w:t>Fax</w:t>
            </w:r>
            <w:r>
              <w:t xml:space="preserve">: </w:t>
            </w:r>
            <w:r w:rsidR="00BA3369" w:rsidRPr="005D3104">
              <w:t>[</w:t>
            </w:r>
            <w:r w:rsidR="00BA3369">
              <w:t>(XXX) XXX-XXXX]</w:t>
            </w:r>
          </w:p>
          <w:p w14:paraId="4406492D" w14:textId="01E23933" w:rsidR="00ED2CB3" w:rsidRDefault="00ED2CB3" w:rsidP="00C5011D">
            <w:pPr>
              <w:pStyle w:val="BulletParagraphList"/>
            </w:pPr>
            <w:r>
              <w:t xml:space="preserve">Submit an </w:t>
            </w:r>
            <w:r w:rsidRPr="00A30AD9">
              <w:rPr>
                <w:b/>
                <w:bCs/>
              </w:rPr>
              <w:t>online</w:t>
            </w:r>
            <w:r>
              <w:t xml:space="preserve"> form at </w:t>
            </w:r>
            <w:r w:rsidR="00BA3369">
              <w:t>[StateAgency.gov].</w:t>
            </w:r>
          </w:p>
          <w:p w14:paraId="61E33C04" w14:textId="5EB90B34" w:rsidR="00ED2CB3" w:rsidRPr="00582753" w:rsidRDefault="00ED2CB3" w:rsidP="00C5011D">
            <w:pPr>
              <w:pStyle w:val="BulletParagraphList"/>
            </w:pPr>
            <w:r w:rsidRPr="00A30AD9">
              <w:rPr>
                <w:b/>
                <w:bCs/>
              </w:rPr>
              <w:t>Call</w:t>
            </w:r>
            <w:r w:rsidRPr="007E2C8E">
              <w:t xml:space="preserve"> </w:t>
            </w:r>
            <w:r w:rsidR="00BA3369" w:rsidRPr="005D3104">
              <w:t>[</w:t>
            </w:r>
            <w:r w:rsidR="00BA3369">
              <w:t xml:space="preserve">(XXX) XXX-XXXX] </w:t>
            </w:r>
            <w:r w:rsidRPr="007E2C8E">
              <w:t>to report changes by phone.</w:t>
            </w:r>
          </w:p>
        </w:tc>
      </w:tr>
    </w:tbl>
    <w:p w14:paraId="707FA3C4" w14:textId="77777777" w:rsidR="003907C1" w:rsidRPr="003907C1" w:rsidRDefault="003907C1" w:rsidP="003907C1">
      <w:pPr>
        <w:pStyle w:val="SectionSpacer"/>
      </w:pPr>
    </w:p>
    <w:tbl>
      <w:tblPr>
        <w:tblStyle w:val="TableGridLight"/>
        <w:tblW w:w="10590" w:type="dxa"/>
        <w:tblInd w:w="-180" w:type="dxa"/>
        <w:tblBorders>
          <w:top w:val="single" w:sz="6" w:space="0" w:color="000000" w:themeColor="text1"/>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90"/>
      </w:tblGrid>
      <w:tr w:rsidR="00F103B8" w:rsidRPr="00D4714C" w14:paraId="28024FD4" w14:textId="77777777" w:rsidTr="002157BB">
        <w:trPr>
          <w:trHeight w:val="1960"/>
        </w:trPr>
        <w:tc>
          <w:tcPr>
            <w:tcW w:w="10590" w:type="dxa"/>
          </w:tcPr>
          <w:p w14:paraId="398E3618" w14:textId="2317362A" w:rsidR="00F103B8" w:rsidRPr="00C5011D" w:rsidRDefault="00ED2CB3" w:rsidP="00C5011D">
            <w:pPr>
              <w:pStyle w:val="FormTitle"/>
            </w:pPr>
            <w:r w:rsidRPr="00C5011D">
              <w:t>Change</w:t>
            </w:r>
            <w:r w:rsidR="00303140" w:rsidRPr="00C5011D">
              <w:t xml:space="preserve"> Report</w:t>
            </w:r>
            <w:r w:rsidR="00F75DB9" w:rsidRPr="00C5011D">
              <w:t xml:space="preserve"> Form</w:t>
            </w:r>
          </w:p>
          <w:p w14:paraId="651232E7" w14:textId="77777777" w:rsidR="00ED2CB3" w:rsidRDefault="00ED2CB3" w:rsidP="00ED2CB3">
            <w:commentRangeStart w:id="7"/>
            <w:r>
              <w:t>To report changes using this form, follow these steps:</w:t>
            </w:r>
            <w:commentRangeEnd w:id="7"/>
            <w:r w:rsidR="00550A61">
              <w:rPr>
                <w:rStyle w:val="CommentReference"/>
                <w:sz w:val="24"/>
                <w:szCs w:val="24"/>
              </w:rPr>
              <w:commentReference w:id="7"/>
            </w:r>
          </w:p>
          <w:p w14:paraId="0637B95D" w14:textId="51DE00F1" w:rsidR="00ED2CB3" w:rsidRDefault="00ED2CB3" w:rsidP="0036367D">
            <w:pPr>
              <w:pStyle w:val="Numbers"/>
            </w:pPr>
            <w:r>
              <w:t xml:space="preserve">Complete the </w:t>
            </w:r>
            <w:r w:rsidRPr="007E2C8E">
              <w:rPr>
                <w:b/>
              </w:rPr>
              <w:t>Your Information</w:t>
            </w:r>
            <w:r>
              <w:t xml:space="preserve"> section below.</w:t>
            </w:r>
          </w:p>
          <w:p w14:paraId="22CED86A" w14:textId="09D4562F" w:rsidR="00ED2CB3" w:rsidRDefault="00ED2CB3" w:rsidP="0036367D">
            <w:pPr>
              <w:pStyle w:val="Numbers"/>
            </w:pPr>
            <w:r>
              <w:t xml:space="preserve">Fill out the sections for changes you need to report. If you don’t need to report a change for a section, you can </w:t>
            </w:r>
            <w:r w:rsidRPr="007E2C8E">
              <w:rPr>
                <w:b/>
              </w:rPr>
              <w:t>leave it blank</w:t>
            </w:r>
            <w:r>
              <w:t>.</w:t>
            </w:r>
          </w:p>
          <w:p w14:paraId="5B069EAE" w14:textId="4D5A4456" w:rsidR="00F103B8" w:rsidRPr="00D4714C" w:rsidRDefault="00ED2CB3" w:rsidP="0036367D">
            <w:pPr>
              <w:pStyle w:val="Numbers"/>
            </w:pPr>
            <w:r>
              <w:t xml:space="preserve">Sign and date the end of the form, then </w:t>
            </w:r>
            <w:r w:rsidRPr="007E2C8E">
              <w:rPr>
                <w:b/>
              </w:rPr>
              <w:t xml:space="preserve">return it to </w:t>
            </w:r>
            <w:r>
              <w:rPr>
                <w:b/>
              </w:rPr>
              <w:t>[State Agency]</w:t>
            </w:r>
            <w:r>
              <w:t xml:space="preserve"> by mail or fax with proof of the changes you reported. </w:t>
            </w:r>
            <w:r w:rsidRPr="007E2C8E">
              <w:rPr>
                <w:b/>
              </w:rPr>
              <w:t>If you don’t know what documents to submit as proof, contact us for help.</w:t>
            </w:r>
          </w:p>
        </w:tc>
      </w:tr>
    </w:tbl>
    <w:p w14:paraId="77D3D18C" w14:textId="7A99E9C8" w:rsidR="00495FAC" w:rsidRPr="00ED2CB3" w:rsidRDefault="00495FAC" w:rsidP="00ED2CB3">
      <w:pPr>
        <w:pStyle w:val="SectionSpacer"/>
      </w:pPr>
    </w:p>
    <w:tbl>
      <w:tblPr>
        <w:tblStyle w:val="TableGridLight"/>
        <w:tblW w:w="10589"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89"/>
      </w:tblGrid>
      <w:tr w:rsidR="005862DC" w:rsidRPr="00D22754" w14:paraId="66600494" w14:textId="77777777" w:rsidTr="0048522F">
        <w:trPr>
          <w:trHeight w:val="20"/>
        </w:trPr>
        <w:tc>
          <w:tcPr>
            <w:tcW w:w="10589" w:type="dxa"/>
            <w:shd w:val="clear" w:color="auto" w:fill="E7E6E6" w:themeFill="background2"/>
          </w:tcPr>
          <w:p w14:paraId="108F5942" w14:textId="52C7FC23" w:rsidR="005862DC" w:rsidRPr="0002254E" w:rsidRDefault="00ED2CB3" w:rsidP="0048522F">
            <w:pPr>
              <w:pStyle w:val="Heading1"/>
            </w:pPr>
            <w:r>
              <w:t>Your Information</w:t>
            </w:r>
          </w:p>
        </w:tc>
      </w:tr>
    </w:tbl>
    <w:p w14:paraId="262880B6" w14:textId="77777777" w:rsidR="005862DC" w:rsidRPr="00ED2CB3" w:rsidRDefault="005862DC" w:rsidP="00ED2CB3">
      <w:pPr>
        <w:pStyle w:val="SmallSpacer"/>
      </w:pPr>
    </w:p>
    <w:tbl>
      <w:tblPr>
        <w:tblStyle w:val="TableGridLight"/>
        <w:tblW w:w="10512" w:type="dxa"/>
        <w:tblCellSpacing w:w="43" w:type="dxa"/>
        <w:tblInd w:w="-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E0" w:firstRow="1" w:lastRow="1" w:firstColumn="1" w:lastColumn="0" w:noHBand="1" w:noVBand="1"/>
      </w:tblPr>
      <w:tblGrid>
        <w:gridCol w:w="5681"/>
        <w:gridCol w:w="2640"/>
        <w:gridCol w:w="2191"/>
      </w:tblGrid>
      <w:tr w:rsidR="00ED2CB3" w:rsidRPr="00582753" w14:paraId="54650631" w14:textId="77777777" w:rsidTr="00ED2CB3">
        <w:trPr>
          <w:trHeight w:val="283"/>
          <w:tblCellSpacing w:w="43" w:type="dxa"/>
        </w:trPr>
        <w:tc>
          <w:tcPr>
            <w:tcW w:w="5552" w:type="dxa"/>
          </w:tcPr>
          <w:p w14:paraId="6194E9AD" w14:textId="77777777" w:rsidR="00ED2CB3" w:rsidRPr="00582753" w:rsidRDefault="00ED2CB3" w:rsidP="0048522F">
            <w:pPr>
              <w:pStyle w:val="QuestionLabel"/>
              <w:spacing w:before="0"/>
            </w:pPr>
            <w:r>
              <w:rPr>
                <w:szCs w:val="23"/>
              </w:rPr>
              <w:t xml:space="preserve">Name </w:t>
            </w:r>
            <w:r w:rsidRPr="0002254E">
              <w:rPr>
                <w:b w:val="0"/>
                <w:bCs w:val="0"/>
                <w:szCs w:val="23"/>
              </w:rPr>
              <w:t>(</w:t>
            </w:r>
            <w:r>
              <w:rPr>
                <w:b w:val="0"/>
                <w:bCs w:val="0"/>
                <w:szCs w:val="23"/>
              </w:rPr>
              <w:t>first, middle initial, last</w:t>
            </w:r>
            <w:r w:rsidRPr="0002254E">
              <w:rPr>
                <w:b w:val="0"/>
                <w:bCs w:val="0"/>
                <w:szCs w:val="23"/>
              </w:rPr>
              <w:t>)</w:t>
            </w:r>
            <w:r>
              <w:rPr>
                <w:b w:val="0"/>
                <w:bCs w:val="0"/>
                <w:szCs w:val="23"/>
              </w:rPr>
              <w:t>:</w:t>
            </w:r>
          </w:p>
        </w:tc>
        <w:tc>
          <w:tcPr>
            <w:tcW w:w="4702" w:type="dxa"/>
            <w:gridSpan w:val="2"/>
          </w:tcPr>
          <w:p w14:paraId="680CF6CD" w14:textId="4F62B674" w:rsidR="00ED2CB3" w:rsidRPr="00582753" w:rsidRDefault="00ED2CB3" w:rsidP="0048522F">
            <w:pPr>
              <w:pStyle w:val="QuestionLabel"/>
              <w:spacing w:before="0"/>
            </w:pPr>
            <w:r>
              <w:t xml:space="preserve">Phone </w:t>
            </w:r>
            <w:r w:rsidRPr="00ED2CB3">
              <w:rPr>
                <w:b w:val="0"/>
                <w:bCs w:val="0"/>
              </w:rPr>
              <w:t>(include area code):</w:t>
            </w:r>
          </w:p>
        </w:tc>
      </w:tr>
      <w:tr w:rsidR="00ED2CB3" w:rsidRPr="00582753" w14:paraId="428113C3" w14:textId="77777777" w:rsidTr="002157BB">
        <w:trPr>
          <w:trHeight w:val="221"/>
          <w:tblCellSpacing w:w="43" w:type="dxa"/>
        </w:trPr>
        <w:tc>
          <w:tcPr>
            <w:tcW w:w="5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A3D642" w14:textId="77777777" w:rsidR="00ED2CB3" w:rsidRDefault="00ED2CB3" w:rsidP="0048522F">
            <w:pPr>
              <w:pStyle w:val="AnswerSpace"/>
              <w:rPr>
                <w:szCs w:val="23"/>
              </w:rPr>
            </w:pPr>
          </w:p>
        </w:tc>
        <w:tc>
          <w:tcPr>
            <w:tcW w:w="470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B58F9" w14:textId="3822A86B" w:rsidR="00ED2CB3" w:rsidRDefault="00ED2CB3" w:rsidP="0048522F">
            <w:pPr>
              <w:pStyle w:val="AnswerSpace"/>
              <w:rPr>
                <w:szCs w:val="23"/>
              </w:rPr>
            </w:pPr>
          </w:p>
        </w:tc>
      </w:tr>
      <w:tr w:rsidR="00ED2CB3" w:rsidRPr="00582753" w14:paraId="5A4D7FD2" w14:textId="77777777" w:rsidTr="00ED2CB3">
        <w:trPr>
          <w:trHeight w:val="306"/>
          <w:tblCellSpacing w:w="43" w:type="dxa"/>
        </w:trPr>
        <w:tc>
          <w:tcPr>
            <w:tcW w:w="5552" w:type="dxa"/>
          </w:tcPr>
          <w:p w14:paraId="6CDFE85E" w14:textId="0643F0C3" w:rsidR="00ED2CB3" w:rsidRPr="005D4DB2" w:rsidRDefault="00ED2CB3" w:rsidP="0048522F">
            <w:pPr>
              <w:pStyle w:val="QuestionLabel"/>
            </w:pPr>
            <w:r>
              <w:t>Case number:</w:t>
            </w:r>
          </w:p>
        </w:tc>
        <w:tc>
          <w:tcPr>
            <w:tcW w:w="4702" w:type="dxa"/>
            <w:gridSpan w:val="2"/>
            <w:vMerge w:val="restart"/>
          </w:tcPr>
          <w:p w14:paraId="64E257C1" w14:textId="674E00B5" w:rsidR="00ED2CB3" w:rsidRPr="00C5011D" w:rsidRDefault="00ED2CB3" w:rsidP="00C5011D">
            <w:pPr>
              <w:pStyle w:val="SideTip"/>
            </w:pPr>
            <w:commentRangeStart w:id="8"/>
            <w:r w:rsidRPr="00C5011D">
              <w:t xml:space="preserve">You can find </w:t>
            </w:r>
            <w:r w:rsidR="001E5A3D" w:rsidRPr="00C5011D">
              <w:t>your case number</w:t>
            </w:r>
            <w:r w:rsidRPr="00C5011D">
              <w:t xml:space="preserve"> on the top right corner of the letters you get in the mail from [State Agency].</w:t>
            </w:r>
            <w:commentRangeEnd w:id="8"/>
            <w:r w:rsidR="00550A61" w:rsidRPr="00C5011D">
              <w:rPr>
                <w:rStyle w:val="CommentReference"/>
                <w:sz w:val="22"/>
                <w:szCs w:val="22"/>
              </w:rPr>
              <w:commentReference w:id="8"/>
            </w:r>
          </w:p>
        </w:tc>
      </w:tr>
      <w:tr w:rsidR="00ED2CB3" w:rsidRPr="00582753" w14:paraId="289D945A" w14:textId="77777777" w:rsidTr="002157BB">
        <w:trPr>
          <w:trHeight w:val="305"/>
          <w:tblCellSpacing w:w="43" w:type="dxa"/>
        </w:trPr>
        <w:tc>
          <w:tcPr>
            <w:tcW w:w="5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83B67" w14:textId="4EFA53C3" w:rsidR="00ED2CB3" w:rsidRPr="00012206" w:rsidRDefault="00ED2CB3" w:rsidP="0048522F">
            <w:pPr>
              <w:pStyle w:val="AnswerSpace"/>
              <w:ind w:left="0"/>
            </w:pPr>
          </w:p>
        </w:tc>
        <w:tc>
          <w:tcPr>
            <w:tcW w:w="4702" w:type="dxa"/>
            <w:gridSpan w:val="2"/>
            <w:vMerge/>
          </w:tcPr>
          <w:p w14:paraId="1EDD3DEE" w14:textId="4EC0263C" w:rsidR="00ED2CB3" w:rsidRPr="00012206" w:rsidRDefault="00ED2CB3" w:rsidP="0048522F">
            <w:pPr>
              <w:pStyle w:val="AnswerSpace"/>
              <w:ind w:left="0"/>
            </w:pPr>
          </w:p>
        </w:tc>
      </w:tr>
      <w:tr w:rsidR="00ED2CB3" w:rsidRPr="00582753" w14:paraId="5AED0F26" w14:textId="77777777" w:rsidTr="00ED2CB3">
        <w:trPr>
          <w:trHeight w:val="432"/>
          <w:tblCellSpacing w:w="43" w:type="dxa"/>
        </w:trPr>
        <w:tc>
          <w:tcPr>
            <w:tcW w:w="5552" w:type="dxa"/>
          </w:tcPr>
          <w:p w14:paraId="3C1DECA2" w14:textId="494AC823" w:rsidR="00ED2CB3" w:rsidRDefault="00ED2CB3" w:rsidP="0048522F">
            <w:pPr>
              <w:pStyle w:val="QuestionLabel"/>
              <w:rPr>
                <w:rFonts w:eastAsiaTheme="minorHAnsi"/>
                <w:szCs w:val="23"/>
              </w:rPr>
            </w:pPr>
            <w:r>
              <w:rPr>
                <w:rFonts w:eastAsiaTheme="minorHAnsi"/>
                <w:szCs w:val="23"/>
              </w:rPr>
              <w:t>City:</w:t>
            </w:r>
          </w:p>
        </w:tc>
        <w:tc>
          <w:tcPr>
            <w:tcW w:w="2554" w:type="dxa"/>
          </w:tcPr>
          <w:p w14:paraId="3C3E1F62" w14:textId="735EC54F" w:rsidR="00ED2CB3" w:rsidRDefault="00ED2CB3" w:rsidP="0048522F">
            <w:pPr>
              <w:pStyle w:val="QuestionLabel"/>
            </w:pPr>
            <w:r>
              <w:rPr>
                <w:rFonts w:eastAsiaTheme="minorHAnsi"/>
                <w:szCs w:val="23"/>
              </w:rPr>
              <w:t>State:</w:t>
            </w:r>
          </w:p>
        </w:tc>
        <w:tc>
          <w:tcPr>
            <w:tcW w:w="2062" w:type="dxa"/>
          </w:tcPr>
          <w:p w14:paraId="630BE8C1" w14:textId="1A4AFC54" w:rsidR="00ED2CB3" w:rsidRDefault="00ED2CB3" w:rsidP="0048522F">
            <w:pPr>
              <w:pStyle w:val="QuestionLabel"/>
            </w:pPr>
            <w:r>
              <w:t>ZIP code:</w:t>
            </w:r>
          </w:p>
        </w:tc>
      </w:tr>
      <w:tr w:rsidR="00ED2CB3" w:rsidRPr="00582753" w14:paraId="7496249B" w14:textId="77777777" w:rsidTr="002157BB">
        <w:trPr>
          <w:trHeight w:val="432"/>
          <w:tblCellSpacing w:w="43" w:type="dxa"/>
        </w:trPr>
        <w:tc>
          <w:tcPr>
            <w:tcW w:w="5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6B193E" w14:textId="77777777" w:rsidR="00ED2CB3" w:rsidRDefault="00ED2CB3" w:rsidP="0048522F">
            <w:pPr>
              <w:pStyle w:val="AnswerSpace"/>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72CD71" w14:textId="77777777" w:rsidR="00ED2CB3" w:rsidRDefault="00ED2CB3" w:rsidP="0048522F">
            <w:pPr>
              <w:pStyle w:val="AnswerSpace"/>
            </w:pPr>
          </w:p>
        </w:tc>
        <w:tc>
          <w:tcPr>
            <w:tcW w:w="20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443B4" w14:textId="14C6E603" w:rsidR="00ED2CB3" w:rsidRDefault="00ED2CB3" w:rsidP="0048522F">
            <w:pPr>
              <w:pStyle w:val="AnswerSpace"/>
            </w:pPr>
          </w:p>
        </w:tc>
      </w:tr>
    </w:tbl>
    <w:p w14:paraId="30B535C2" w14:textId="77777777" w:rsidR="00C5011D" w:rsidRDefault="00C5011D" w:rsidP="00C5011D">
      <w:pPr>
        <w:pStyle w:val="SectionSpacer"/>
      </w:pPr>
    </w:p>
    <w:tbl>
      <w:tblPr>
        <w:tblStyle w:val="TableGridLight"/>
        <w:tblW w:w="10512" w:type="dxa"/>
        <w:tblCellSpacing w:w="43" w:type="dxa"/>
        <w:tblInd w:w="-101" w:type="dxa"/>
        <w:tblBorders>
          <w:top w:val="single" w:sz="6" w:space="0" w:color="000000" w:themeColor="text1"/>
          <w:left w:val="none" w:sz="0" w:space="0" w:color="auto"/>
          <w:bottom w:val="single" w:sz="6" w:space="0" w:color="000000" w:themeColor="text1"/>
          <w:right w:val="none" w:sz="0" w:space="0" w:color="auto"/>
          <w:insideH w:val="none" w:sz="0" w:space="0" w:color="auto"/>
          <w:insideV w:val="none" w:sz="0" w:space="0" w:color="auto"/>
        </w:tblBorders>
        <w:tblLayout w:type="fixed"/>
        <w:tblCellMar>
          <w:left w:w="0" w:type="dxa"/>
          <w:right w:w="0" w:type="dxa"/>
        </w:tblCellMar>
        <w:tblLook w:val="06E0" w:firstRow="1" w:lastRow="1" w:firstColumn="1" w:lastColumn="0" w:noHBand="1" w:noVBand="1"/>
      </w:tblPr>
      <w:tblGrid>
        <w:gridCol w:w="10512"/>
      </w:tblGrid>
      <w:tr w:rsidR="001E5A3D" w:rsidRPr="008E2FC9" w14:paraId="1818570F" w14:textId="77777777" w:rsidTr="002157BB">
        <w:trPr>
          <w:trHeight w:val="20"/>
          <w:tblCellSpacing w:w="43" w:type="dxa"/>
        </w:trPr>
        <w:tc>
          <w:tcPr>
            <w:tcW w:w="10340" w:type="dxa"/>
          </w:tcPr>
          <w:p w14:paraId="58E303DF" w14:textId="3D6F8EC7" w:rsidR="001E5A3D" w:rsidRPr="008E2FC9" w:rsidRDefault="00C505B7" w:rsidP="00C505B7">
            <w:pPr>
              <w:jc w:val="center"/>
            </w:pPr>
            <w:r>
              <w:rPr>
                <w:b/>
                <w:bCs/>
              </w:rPr>
              <w:t xml:space="preserve">Continue to report your changes. </w:t>
            </w:r>
            <w:r w:rsidRPr="00C505B7">
              <w:rPr>
                <w:b/>
                <w:bCs/>
              </w:rPr>
              <w:sym w:font="Wingdings" w:char="F0E0"/>
            </w:r>
            <w:r>
              <w:rPr>
                <w:b/>
                <w:bCs/>
              </w:rPr>
              <w:br/>
            </w:r>
            <w:r>
              <w:t>If you don’t have changes to report for a section, you can leave it blank.</w:t>
            </w:r>
          </w:p>
        </w:tc>
      </w:tr>
    </w:tbl>
    <w:p w14:paraId="4DBCA136" w14:textId="33F060AE" w:rsidR="000A6AEF" w:rsidRDefault="000A6AEF" w:rsidP="001E5A3D">
      <w:pPr>
        <w:pStyle w:val="SectionSpacer"/>
      </w:pPr>
    </w:p>
    <w:tbl>
      <w:tblPr>
        <w:tblStyle w:val="TableGridLight"/>
        <w:tblW w:w="10591"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91"/>
      </w:tblGrid>
      <w:tr w:rsidR="00BB67DB" w:rsidRPr="00D22754" w14:paraId="44037171" w14:textId="77777777" w:rsidTr="00255163">
        <w:trPr>
          <w:cantSplit/>
          <w:trHeight w:val="20"/>
        </w:trPr>
        <w:tc>
          <w:tcPr>
            <w:tcW w:w="10591" w:type="dxa"/>
            <w:shd w:val="clear" w:color="auto" w:fill="E7E6E6" w:themeFill="background2"/>
          </w:tcPr>
          <w:p w14:paraId="2C11DACB" w14:textId="77777777" w:rsidR="00BB67DB" w:rsidRPr="00894423" w:rsidRDefault="00BB67DB" w:rsidP="007F698F">
            <w:pPr>
              <w:pStyle w:val="Heading1"/>
            </w:pPr>
            <w:r>
              <w:lastRenderedPageBreak/>
              <w:t>Household Member Changes</w:t>
            </w:r>
          </w:p>
        </w:tc>
      </w:tr>
      <w:tr w:rsidR="00BB67DB" w:rsidRPr="00D22754" w14:paraId="2033449D" w14:textId="77777777" w:rsidTr="00255163">
        <w:trPr>
          <w:cantSplit/>
          <w:trHeight w:val="20"/>
        </w:trPr>
        <w:tc>
          <w:tcPr>
            <w:tcW w:w="10591" w:type="dxa"/>
          </w:tcPr>
          <w:p w14:paraId="5323D1C5" w14:textId="2E4BC440" w:rsidR="00BB67DB" w:rsidRPr="00912DC3" w:rsidRDefault="00BB67DB" w:rsidP="007F698F">
            <w:r w:rsidRPr="00EC6C2D">
              <w:rPr>
                <w:rFonts w:cs="Calibri"/>
                <w:color w:val="000000"/>
              </w:rPr>
              <w:t xml:space="preserve">Fill out the </w:t>
            </w:r>
            <w:r>
              <w:rPr>
                <w:rFonts w:cs="Calibri"/>
                <w:color w:val="000000"/>
              </w:rPr>
              <w:t xml:space="preserve">table below to report changes in who lives with you. </w:t>
            </w:r>
          </w:p>
        </w:tc>
      </w:tr>
      <w:tr w:rsidR="00BB67DB" w:rsidRPr="00D22754" w14:paraId="621BFDD1" w14:textId="77777777" w:rsidTr="00255163">
        <w:trPr>
          <w:cantSplit/>
          <w:trHeight w:val="20"/>
        </w:trPr>
        <w:tc>
          <w:tcPr>
            <w:tcW w:w="10591" w:type="dxa"/>
          </w:tcPr>
          <w:tbl>
            <w:tblPr>
              <w:tblStyle w:val="TableGrid"/>
              <w:tblW w:w="10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530"/>
              <w:gridCol w:w="1980"/>
              <w:gridCol w:w="1260"/>
              <w:gridCol w:w="3318"/>
            </w:tblGrid>
            <w:tr w:rsidR="00BB67DB" w:rsidRPr="00722759" w14:paraId="1083EE57" w14:textId="77777777" w:rsidTr="002157BB">
              <w:trPr>
                <w:trHeight w:val="720"/>
              </w:trPr>
              <w:tc>
                <w:tcPr>
                  <w:tcW w:w="2340" w:type="dxa"/>
                  <w:shd w:val="clear" w:color="auto" w:fill="F2F2F2" w:themeFill="background1" w:themeFillShade="F2"/>
                </w:tcPr>
                <w:p w14:paraId="69DC10E7" w14:textId="77777777" w:rsidR="00BB67DB" w:rsidRPr="0048627F" w:rsidRDefault="00BB67DB" w:rsidP="007F698F">
                  <w:pPr>
                    <w:pStyle w:val="QuestionLabel"/>
                  </w:pPr>
                  <w:r>
                    <w:t>Name of household member with change</w:t>
                  </w:r>
                </w:p>
              </w:tc>
              <w:tc>
                <w:tcPr>
                  <w:tcW w:w="1530" w:type="dxa"/>
                  <w:shd w:val="clear" w:color="auto" w:fill="F2F2F2" w:themeFill="background1" w:themeFillShade="F2"/>
                </w:tcPr>
                <w:p w14:paraId="3A814DE7" w14:textId="77777777" w:rsidR="00BB67DB" w:rsidRPr="0048627F" w:rsidRDefault="00BB67DB" w:rsidP="007F698F">
                  <w:pPr>
                    <w:pStyle w:val="QuestionLabel"/>
                  </w:pPr>
                  <w:r w:rsidRPr="0048627F">
                    <w:t>Relationship to you</w:t>
                  </w:r>
                </w:p>
              </w:tc>
              <w:tc>
                <w:tcPr>
                  <w:tcW w:w="1980" w:type="dxa"/>
                  <w:shd w:val="clear" w:color="auto" w:fill="F2F2F2" w:themeFill="background1" w:themeFillShade="F2"/>
                </w:tcPr>
                <w:p w14:paraId="0D96648C" w14:textId="77777777" w:rsidR="00BB67DB" w:rsidRPr="0048627F" w:rsidRDefault="00BB67DB" w:rsidP="007F698F">
                  <w:pPr>
                    <w:pStyle w:val="QuestionLabel"/>
                  </w:pPr>
                  <w:r>
                    <w:t>Type of change</w:t>
                  </w:r>
                </w:p>
              </w:tc>
              <w:tc>
                <w:tcPr>
                  <w:tcW w:w="1260" w:type="dxa"/>
                  <w:tcBorders>
                    <w:left w:val="nil"/>
                  </w:tcBorders>
                  <w:shd w:val="clear" w:color="auto" w:fill="F2F2F2" w:themeFill="background1" w:themeFillShade="F2"/>
                </w:tcPr>
                <w:p w14:paraId="5D9C093A" w14:textId="77777777" w:rsidR="00BB67DB" w:rsidRPr="0048627F" w:rsidRDefault="00BB67DB" w:rsidP="007F698F">
                  <w:pPr>
                    <w:pStyle w:val="QuestionLabel"/>
                  </w:pPr>
                  <w:r>
                    <w:t>Date of change</w:t>
                  </w:r>
                </w:p>
              </w:tc>
              <w:tc>
                <w:tcPr>
                  <w:tcW w:w="3318" w:type="dxa"/>
                  <w:tcBorders>
                    <w:left w:val="nil"/>
                  </w:tcBorders>
                  <w:shd w:val="clear" w:color="auto" w:fill="F2F2F2" w:themeFill="background1" w:themeFillShade="F2"/>
                </w:tcPr>
                <w:p w14:paraId="461AE304" w14:textId="77777777" w:rsidR="00BB67DB" w:rsidRPr="0048627F" w:rsidRDefault="00BB67DB" w:rsidP="007F698F">
                  <w:pPr>
                    <w:pStyle w:val="QuestionLabel"/>
                    <w:ind w:right="-21"/>
                  </w:pPr>
                  <w:commentRangeStart w:id="9"/>
                  <w:r>
                    <w:t xml:space="preserve">This person is… </w:t>
                  </w:r>
                  <w:r>
                    <w:br/>
                  </w:r>
                  <w:r w:rsidRPr="00671788">
                    <w:rPr>
                      <w:b w:val="0"/>
                      <w:bCs w:val="0"/>
                    </w:rPr>
                    <w:t>(Mark all that apply.)</w:t>
                  </w:r>
                  <w:commentRangeEnd w:id="9"/>
                  <w:r w:rsidR="00550A61" w:rsidRPr="0048627F">
                    <w:rPr>
                      <w:rStyle w:val="CommentReference"/>
                      <w:sz w:val="24"/>
                      <w:szCs w:val="24"/>
                    </w:rPr>
                    <w:commentReference w:id="9"/>
                  </w:r>
                </w:p>
              </w:tc>
            </w:tr>
            <w:tr w:rsidR="00BB67DB" w:rsidRPr="00722759" w14:paraId="58805AEE" w14:textId="77777777" w:rsidTr="002157BB">
              <w:trPr>
                <w:trHeight w:val="1296"/>
              </w:trPr>
              <w:tc>
                <w:tcPr>
                  <w:tcW w:w="2340" w:type="dxa"/>
                  <w:tcBorders>
                    <w:bottom w:val="single" w:sz="4" w:space="0" w:color="000000" w:themeColor="text1"/>
                    <w:right w:val="single" w:sz="4" w:space="0" w:color="000000" w:themeColor="text1"/>
                  </w:tcBorders>
                </w:tcPr>
                <w:p w14:paraId="305B49F0" w14:textId="77777777" w:rsidR="00BB67DB" w:rsidRPr="004F1605" w:rsidRDefault="00BB67DB" w:rsidP="007F698F">
                  <w:pPr>
                    <w:pStyle w:val="AnswerSpace"/>
                  </w:pPr>
                </w:p>
              </w:tc>
              <w:tc>
                <w:tcPr>
                  <w:tcW w:w="1530" w:type="dxa"/>
                  <w:tcBorders>
                    <w:left w:val="single" w:sz="4" w:space="0" w:color="000000" w:themeColor="text1"/>
                    <w:bottom w:val="single" w:sz="4" w:space="0" w:color="000000" w:themeColor="text1"/>
                    <w:right w:val="single" w:sz="4" w:space="0" w:color="000000" w:themeColor="text1"/>
                  </w:tcBorders>
                </w:tcPr>
                <w:p w14:paraId="393036DB" w14:textId="77777777" w:rsidR="00BB67DB" w:rsidRPr="004F1605" w:rsidRDefault="00BB67DB" w:rsidP="007F698F">
                  <w:pPr>
                    <w:pStyle w:val="AnswerSpace"/>
                  </w:pPr>
                </w:p>
              </w:tc>
              <w:tc>
                <w:tcPr>
                  <w:tcW w:w="1980" w:type="dxa"/>
                  <w:tcBorders>
                    <w:left w:val="single" w:sz="4" w:space="0" w:color="000000" w:themeColor="text1"/>
                    <w:bottom w:val="single" w:sz="4" w:space="0" w:color="000000" w:themeColor="text1"/>
                    <w:right w:val="single" w:sz="4" w:space="0" w:color="000000" w:themeColor="text1"/>
                  </w:tcBorders>
                  <w:vAlign w:val="center"/>
                </w:tcPr>
                <w:p w14:paraId="09B55205" w14:textId="77777777" w:rsidR="00BB67DB" w:rsidRDefault="00BB67DB" w:rsidP="003907C1">
                  <w:pPr>
                    <w:pStyle w:val="RadioButton"/>
                    <w:spacing w:after="0"/>
                  </w:pPr>
                  <w:r>
                    <w:t>Add to household</w:t>
                  </w:r>
                </w:p>
                <w:p w14:paraId="0C1830DC" w14:textId="77777777" w:rsidR="00BB67DB" w:rsidRPr="00512E7F" w:rsidRDefault="00BB67DB" w:rsidP="003907C1">
                  <w:pPr>
                    <w:pStyle w:val="RadioButton"/>
                    <w:spacing w:before="0" w:after="0"/>
                  </w:pPr>
                  <w:r>
                    <w:t>Remove from household</w:t>
                  </w:r>
                </w:p>
              </w:tc>
              <w:tc>
                <w:tcPr>
                  <w:tcW w:w="1260" w:type="dxa"/>
                  <w:tcBorders>
                    <w:left w:val="single" w:sz="4" w:space="0" w:color="000000" w:themeColor="text1"/>
                    <w:bottom w:val="single" w:sz="4" w:space="0" w:color="000000" w:themeColor="text1"/>
                    <w:right w:val="single" w:sz="4" w:space="0" w:color="000000" w:themeColor="text1"/>
                  </w:tcBorders>
                </w:tcPr>
                <w:p w14:paraId="17170D64" w14:textId="77777777" w:rsidR="00BB67DB" w:rsidRDefault="00BB67DB" w:rsidP="007F698F">
                  <w:pPr>
                    <w:pStyle w:val="AnswerSpace"/>
                  </w:pPr>
                </w:p>
              </w:tc>
              <w:tc>
                <w:tcPr>
                  <w:tcW w:w="3318" w:type="dxa"/>
                  <w:tcBorders>
                    <w:left w:val="single" w:sz="4" w:space="0" w:color="000000" w:themeColor="text1"/>
                    <w:bottom w:val="single" w:sz="4" w:space="0" w:color="000000" w:themeColor="text1"/>
                  </w:tcBorders>
                  <w:vAlign w:val="center"/>
                </w:tcPr>
                <w:p w14:paraId="6A6961E8" w14:textId="77777777" w:rsidR="00BB67DB" w:rsidRPr="00523DBE" w:rsidRDefault="00BB67DB" w:rsidP="0036367D">
                  <w:pPr>
                    <w:pStyle w:val="Checkbox"/>
                    <w:spacing w:before="40" w:after="40" w:line="240" w:lineRule="auto"/>
                  </w:pPr>
                  <w:r w:rsidRPr="00523DBE">
                    <w:t>Disabled</w:t>
                  </w:r>
                </w:p>
                <w:p w14:paraId="67DE0467" w14:textId="77777777" w:rsidR="00BB67DB" w:rsidRPr="00523DBE" w:rsidRDefault="00BB67DB" w:rsidP="0036367D">
                  <w:pPr>
                    <w:pStyle w:val="Checkbox"/>
                    <w:spacing w:before="40" w:after="40" w:line="240" w:lineRule="auto"/>
                  </w:pPr>
                  <w:r w:rsidRPr="00523DBE">
                    <w:t>A U.S. Citizen</w:t>
                  </w:r>
                </w:p>
                <w:p w14:paraId="4B5BDEAD" w14:textId="77777777" w:rsidR="00BB67DB" w:rsidRPr="00523DBE" w:rsidRDefault="00BB67DB" w:rsidP="0036367D">
                  <w:pPr>
                    <w:pStyle w:val="Checkbox"/>
                    <w:spacing w:before="40" w:after="40" w:line="240" w:lineRule="auto"/>
                  </w:pPr>
                  <w:r w:rsidRPr="00523DBE">
                    <w:t>A student receiving money</w:t>
                  </w:r>
                </w:p>
                <w:p w14:paraId="1E7A64F9" w14:textId="77777777" w:rsidR="00BB67DB" w:rsidRPr="000A6AEF" w:rsidRDefault="00BB67DB" w:rsidP="0036367D">
                  <w:pPr>
                    <w:pStyle w:val="Checkbox"/>
                    <w:spacing w:before="40" w:after="40" w:line="240" w:lineRule="auto"/>
                  </w:pPr>
                  <w:r w:rsidRPr="00523DBE">
                    <w:t>Pregnant</w:t>
                  </w:r>
                </w:p>
              </w:tc>
            </w:tr>
            <w:tr w:rsidR="00BB67DB" w:rsidRPr="00722759" w14:paraId="2BAD211C" w14:textId="77777777" w:rsidTr="002157BB">
              <w:trPr>
                <w:trHeight w:val="1510"/>
              </w:trPr>
              <w:tc>
                <w:tcPr>
                  <w:tcW w:w="2340" w:type="dxa"/>
                  <w:tcBorders>
                    <w:top w:val="single" w:sz="4" w:space="0" w:color="000000" w:themeColor="text1"/>
                    <w:bottom w:val="single" w:sz="4" w:space="0" w:color="000000" w:themeColor="text1"/>
                    <w:right w:val="single" w:sz="4" w:space="0" w:color="000000" w:themeColor="text1"/>
                  </w:tcBorders>
                </w:tcPr>
                <w:p w14:paraId="4F2D3853" w14:textId="77777777" w:rsidR="00BB67DB" w:rsidRPr="004F1605" w:rsidRDefault="00BB67DB" w:rsidP="007F698F">
                  <w:pPr>
                    <w:pStyle w:val="AnswerSpace"/>
                  </w:pPr>
                </w:p>
              </w:tc>
              <w:tc>
                <w:tcPr>
                  <w:tcW w:w="1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D69628" w14:textId="77777777" w:rsidR="00BB67DB" w:rsidRPr="004F1605" w:rsidRDefault="00BB67DB" w:rsidP="007F698F">
                  <w:pPr>
                    <w:pStyle w:val="AnswerSpace"/>
                  </w:pP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4B3362" w14:textId="77777777" w:rsidR="00BB67DB" w:rsidRDefault="00BB67DB" w:rsidP="003907C1">
                  <w:pPr>
                    <w:pStyle w:val="RadioButton"/>
                    <w:spacing w:after="0"/>
                  </w:pPr>
                  <w:r>
                    <w:t>Add to household</w:t>
                  </w:r>
                </w:p>
                <w:p w14:paraId="6AFEE894" w14:textId="77777777" w:rsidR="00BB67DB" w:rsidRDefault="00BB67DB" w:rsidP="003907C1">
                  <w:pPr>
                    <w:pStyle w:val="RadioButton"/>
                    <w:spacing w:before="0" w:after="0"/>
                  </w:pPr>
                  <w:r>
                    <w:t>Remove from household</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2D5586" w14:textId="77777777" w:rsidR="00BB67DB" w:rsidRDefault="00BB67DB" w:rsidP="007F698F">
                  <w:pPr>
                    <w:pStyle w:val="AnswerSpace"/>
                  </w:pPr>
                </w:p>
              </w:tc>
              <w:tc>
                <w:tcPr>
                  <w:tcW w:w="3318" w:type="dxa"/>
                  <w:tcBorders>
                    <w:top w:val="single" w:sz="4" w:space="0" w:color="000000" w:themeColor="text1"/>
                    <w:left w:val="single" w:sz="4" w:space="0" w:color="000000" w:themeColor="text1"/>
                    <w:bottom w:val="single" w:sz="4" w:space="0" w:color="000000" w:themeColor="text1"/>
                  </w:tcBorders>
                  <w:vAlign w:val="center"/>
                </w:tcPr>
                <w:p w14:paraId="3D370D2F" w14:textId="77777777" w:rsidR="0036367D" w:rsidRPr="00523DBE" w:rsidRDefault="0036367D" w:rsidP="0036367D">
                  <w:pPr>
                    <w:pStyle w:val="Checkbox"/>
                    <w:spacing w:before="40" w:after="40" w:line="240" w:lineRule="auto"/>
                  </w:pPr>
                  <w:r w:rsidRPr="00523DBE">
                    <w:t>Disabled</w:t>
                  </w:r>
                </w:p>
                <w:p w14:paraId="040188A3" w14:textId="77777777" w:rsidR="0036367D" w:rsidRPr="00523DBE" w:rsidRDefault="0036367D" w:rsidP="0036367D">
                  <w:pPr>
                    <w:pStyle w:val="Checkbox"/>
                    <w:spacing w:before="40" w:after="40" w:line="240" w:lineRule="auto"/>
                  </w:pPr>
                  <w:r w:rsidRPr="00523DBE">
                    <w:t>A U.S. Citizen</w:t>
                  </w:r>
                </w:p>
                <w:p w14:paraId="49E39068" w14:textId="77777777" w:rsidR="0036367D" w:rsidRPr="00523DBE" w:rsidRDefault="0036367D" w:rsidP="0036367D">
                  <w:pPr>
                    <w:pStyle w:val="Checkbox"/>
                    <w:spacing w:before="40" w:after="40" w:line="240" w:lineRule="auto"/>
                  </w:pPr>
                  <w:r w:rsidRPr="00523DBE">
                    <w:t>A student receiving money</w:t>
                  </w:r>
                </w:p>
                <w:p w14:paraId="24DC1F65" w14:textId="7CB6DD07" w:rsidR="00BB67DB" w:rsidRDefault="0036367D" w:rsidP="0036367D">
                  <w:pPr>
                    <w:pStyle w:val="Checkbox"/>
                    <w:spacing w:before="40" w:after="40" w:line="240" w:lineRule="auto"/>
                  </w:pPr>
                  <w:r w:rsidRPr="00523DBE">
                    <w:t xml:space="preserve">Pregnant </w:t>
                  </w:r>
                </w:p>
              </w:tc>
            </w:tr>
            <w:tr w:rsidR="00BB67DB" w:rsidRPr="00722759" w14:paraId="338EE70C" w14:textId="77777777" w:rsidTr="002157BB">
              <w:trPr>
                <w:trHeight w:val="73"/>
              </w:trPr>
              <w:tc>
                <w:tcPr>
                  <w:tcW w:w="10428" w:type="dxa"/>
                  <w:gridSpan w:val="5"/>
                  <w:tcBorders>
                    <w:top w:val="single" w:sz="4" w:space="0" w:color="000000" w:themeColor="text1"/>
                  </w:tcBorders>
                </w:tcPr>
                <w:p w14:paraId="2BDC0A96" w14:textId="77777777" w:rsidR="00BB67DB" w:rsidRPr="00C27E3E" w:rsidRDefault="00BB67DB" w:rsidP="00E9338C">
                  <w:pPr>
                    <w:pStyle w:val="SmallSpacer"/>
                  </w:pPr>
                </w:p>
              </w:tc>
            </w:tr>
            <w:tr w:rsidR="00BB67DB" w:rsidRPr="00722759" w14:paraId="6F3F54EA" w14:textId="77777777" w:rsidTr="00253A7A">
              <w:trPr>
                <w:trHeight w:val="602"/>
              </w:trPr>
              <w:tc>
                <w:tcPr>
                  <w:tcW w:w="10428" w:type="dxa"/>
                  <w:gridSpan w:val="5"/>
                </w:tcPr>
                <w:p w14:paraId="0C4286F0" w14:textId="246852B2" w:rsidR="00BB67DB" w:rsidRPr="00C27E3E" w:rsidRDefault="00253A7A" w:rsidP="00253A7A">
                  <w:commentRangeStart w:id="10"/>
                  <w:r>
                    <w:rPr>
                      <w:b/>
                      <w:bCs/>
                      <w:noProof/>
                      <w14:ligatures w14:val="standardContextual"/>
                    </w:rPr>
                    <w:drawing>
                      <wp:anchor distT="0" distB="0" distL="91440" distR="0" simplePos="0" relativeHeight="251725824" behindDoc="0" locked="0" layoutInCell="1" allowOverlap="1" wp14:anchorId="7FA06C5A" wp14:editId="582CB9E8">
                        <wp:simplePos x="0" y="0"/>
                        <wp:positionH relativeFrom="column">
                          <wp:posOffset>-52510</wp:posOffset>
                        </wp:positionH>
                        <wp:positionV relativeFrom="paragraph">
                          <wp:posOffset>30480</wp:posOffset>
                        </wp:positionV>
                        <wp:extent cx="180340" cy="271780"/>
                        <wp:effectExtent l="0" t="0" r="0" b="0"/>
                        <wp:wrapSquare wrapText="bothSides"/>
                        <wp:docPr id="754796019" name="Picture 7"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796019" name="Picture 7" descr="A black background with a black square&#10;&#10;AI-generated content may be incorrect."/>
                                <pic:cNvPicPr/>
                              </pic:nvPicPr>
                              <pic:blipFill rotWithShape="1">
                                <a:blip r:embed="rId12" cstate="print">
                                  <a:extLst>
                                    <a:ext uri="{28A0092B-C50C-407E-A947-70E740481C1C}">
                                      <a14:useLocalDpi xmlns:a14="http://schemas.microsoft.com/office/drawing/2010/main" val="0"/>
                                    </a:ext>
                                  </a:extLst>
                                </a:blip>
                                <a:srcRect l="33061" t="17257" r="28408" b="18968"/>
                                <a:stretch>
                                  <a:fillRect/>
                                </a:stretch>
                              </pic:blipFill>
                              <pic:spPr bwMode="auto">
                                <a:xfrm>
                                  <a:off x="0" y="0"/>
                                  <a:ext cx="180340" cy="27178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53A7A">
                    <w:rPr>
                      <w:b/>
                      <w:bCs/>
                    </w:rPr>
                    <w:t>Attach proof of income or resources for new household members</w:t>
                  </w:r>
                  <w:r w:rsidRPr="00253A7A">
                    <w:t xml:space="preserve"> (</w:t>
                  </w:r>
                  <w:r>
                    <w:t>including</w:t>
                  </w:r>
                  <w:r w:rsidRPr="00253A7A">
                    <w:t xml:space="preserve"> </w:t>
                  </w:r>
                  <w:r>
                    <w:t>babies</w:t>
                  </w:r>
                  <w:r w:rsidRPr="00253A7A">
                    <w:t xml:space="preserve"> and children).</w:t>
                  </w:r>
                  <w:commentRangeEnd w:id="10"/>
                  <w:r w:rsidR="00550A61" w:rsidRPr="00C27E3E">
                    <w:rPr>
                      <w:rStyle w:val="CommentReference"/>
                      <w:sz w:val="24"/>
                      <w:szCs w:val="24"/>
                    </w:rPr>
                    <w:commentReference w:id="10"/>
                  </w:r>
                </w:p>
              </w:tc>
            </w:tr>
          </w:tbl>
          <w:p w14:paraId="6BA989E5" w14:textId="77777777" w:rsidR="00BB67DB" w:rsidRDefault="00BB67DB" w:rsidP="007F698F"/>
        </w:tc>
      </w:tr>
    </w:tbl>
    <w:p w14:paraId="5D655D0C" w14:textId="5C698C71" w:rsidR="000A6AEF" w:rsidRDefault="000A6AEF" w:rsidP="001E5A3D">
      <w:pPr>
        <w:pStyle w:val="SectionSpacer"/>
      </w:pPr>
    </w:p>
    <w:tbl>
      <w:tblPr>
        <w:tblStyle w:val="TableGridLight"/>
        <w:tblW w:w="10584"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4"/>
      </w:tblGrid>
      <w:tr w:rsidR="00BB67DB" w:rsidRPr="00894423" w14:paraId="1ED9DA6E" w14:textId="77777777" w:rsidTr="00255163">
        <w:trPr>
          <w:trHeight w:val="20"/>
        </w:trPr>
        <w:tc>
          <w:tcPr>
            <w:tcW w:w="10584" w:type="dxa"/>
            <w:shd w:val="clear" w:color="auto" w:fill="E7E6E6" w:themeFill="background2"/>
          </w:tcPr>
          <w:p w14:paraId="1288A2CA" w14:textId="6087EE29" w:rsidR="00BB67DB" w:rsidRPr="00894423" w:rsidRDefault="00BB67DB" w:rsidP="007F698F">
            <w:pPr>
              <w:pStyle w:val="Heading1"/>
            </w:pPr>
            <w:r>
              <w:t>Home Address Changes</w:t>
            </w:r>
          </w:p>
        </w:tc>
      </w:tr>
      <w:tr w:rsidR="00BB67DB" w:rsidRPr="00912DC3" w14:paraId="0E708423" w14:textId="77777777" w:rsidTr="00255163">
        <w:trPr>
          <w:trHeight w:val="377"/>
        </w:trPr>
        <w:tc>
          <w:tcPr>
            <w:tcW w:w="10584" w:type="dxa"/>
          </w:tcPr>
          <w:p w14:paraId="74B2EE91" w14:textId="4CAA78F3" w:rsidR="004D0FCF" w:rsidRDefault="00BB67DB" w:rsidP="007F698F">
            <w:pPr>
              <w:rPr>
                <w:rFonts w:cs="Calibri"/>
                <w:color w:val="000000"/>
              </w:rPr>
            </w:pPr>
            <w:r>
              <w:rPr>
                <w:rFonts w:cs="Calibri"/>
                <w:color w:val="000000"/>
              </w:rPr>
              <w:t>Fill out the information below if your home or mailing address has changed.</w:t>
            </w:r>
          </w:p>
          <w:tbl>
            <w:tblPr>
              <w:tblStyle w:val="TableGridLight"/>
              <w:tblW w:w="10398" w:type="dxa"/>
              <w:tblCellSpacing w:w="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E0" w:firstRow="1" w:lastRow="1" w:firstColumn="1" w:lastColumn="0" w:noHBand="1" w:noVBand="1"/>
            </w:tblPr>
            <w:tblGrid>
              <w:gridCol w:w="5231"/>
              <w:gridCol w:w="5167"/>
            </w:tblGrid>
            <w:tr w:rsidR="00BB67DB" w:rsidRPr="00582753" w14:paraId="7AF4F0A6" w14:textId="77777777" w:rsidTr="0036367D">
              <w:trPr>
                <w:trHeight w:val="283"/>
                <w:tblCellSpacing w:w="43" w:type="dxa"/>
              </w:trPr>
              <w:tc>
                <w:tcPr>
                  <w:tcW w:w="5102" w:type="dxa"/>
                </w:tcPr>
                <w:p w14:paraId="7F734E90" w14:textId="77777777" w:rsidR="00BB67DB" w:rsidRPr="006457F5" w:rsidRDefault="00BB67DB" w:rsidP="007F698F">
                  <w:pPr>
                    <w:pStyle w:val="QuestionLabel"/>
                    <w:spacing w:before="0"/>
                    <w:rPr>
                      <w:color w:val="000000" w:themeColor="text1"/>
                    </w:rPr>
                  </w:pPr>
                  <w:r w:rsidRPr="006457F5">
                    <w:rPr>
                      <w:color w:val="000000" w:themeColor="text1"/>
                      <w:szCs w:val="23"/>
                    </w:rPr>
                    <w:t xml:space="preserve">Home address </w:t>
                  </w:r>
                  <w:r w:rsidRPr="006457F5">
                    <w:rPr>
                      <w:color w:val="000000" w:themeColor="text1"/>
                      <w:szCs w:val="23"/>
                    </w:rPr>
                    <w:br/>
                  </w:r>
                  <w:r w:rsidRPr="006457F5">
                    <w:rPr>
                      <w:b w:val="0"/>
                      <w:bCs w:val="0"/>
                      <w:color w:val="000000" w:themeColor="text1"/>
                      <w:szCs w:val="23"/>
                    </w:rPr>
                    <w:t>(number, street, city, state, ZIP code):</w:t>
                  </w:r>
                </w:p>
              </w:tc>
              <w:tc>
                <w:tcPr>
                  <w:tcW w:w="5038" w:type="dxa"/>
                </w:tcPr>
                <w:p w14:paraId="0599DE61" w14:textId="77777777" w:rsidR="00BB67DB" w:rsidRPr="00582753" w:rsidRDefault="00BB67DB" w:rsidP="007F698F">
                  <w:pPr>
                    <w:pStyle w:val="QuestionLabel"/>
                    <w:spacing w:before="0"/>
                  </w:pPr>
                  <w:r>
                    <w:rPr>
                      <w:szCs w:val="23"/>
                    </w:rPr>
                    <w:t>Mailing address</w:t>
                  </w:r>
                  <w:r>
                    <w:rPr>
                      <w:b w:val="0"/>
                      <w:bCs w:val="0"/>
                      <w:szCs w:val="23"/>
                    </w:rPr>
                    <w:t>, if different from home address</w:t>
                  </w:r>
                  <w:r>
                    <w:rPr>
                      <w:szCs w:val="23"/>
                    </w:rPr>
                    <w:t xml:space="preserve"> </w:t>
                  </w:r>
                  <w:r>
                    <w:rPr>
                      <w:szCs w:val="23"/>
                    </w:rPr>
                    <w:br/>
                  </w:r>
                  <w:r w:rsidRPr="0002254E">
                    <w:rPr>
                      <w:b w:val="0"/>
                      <w:bCs w:val="0"/>
                      <w:szCs w:val="23"/>
                    </w:rPr>
                    <w:t>(</w:t>
                  </w:r>
                  <w:r>
                    <w:rPr>
                      <w:b w:val="0"/>
                      <w:bCs w:val="0"/>
                      <w:szCs w:val="23"/>
                    </w:rPr>
                    <w:t>number, street, city, state, ZIP code</w:t>
                  </w:r>
                  <w:r w:rsidRPr="0002254E">
                    <w:rPr>
                      <w:b w:val="0"/>
                      <w:bCs w:val="0"/>
                      <w:szCs w:val="23"/>
                    </w:rPr>
                    <w:t>)</w:t>
                  </w:r>
                  <w:r>
                    <w:rPr>
                      <w:b w:val="0"/>
                      <w:bCs w:val="0"/>
                      <w:szCs w:val="23"/>
                    </w:rPr>
                    <w:t>:</w:t>
                  </w:r>
                </w:p>
              </w:tc>
            </w:tr>
            <w:tr w:rsidR="00BB67DB" w14:paraId="645BE6E3" w14:textId="77777777" w:rsidTr="002157BB">
              <w:trPr>
                <w:trHeight w:val="1008"/>
                <w:tblCellSpacing w:w="43" w:type="dxa"/>
              </w:trPr>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1001A" w14:textId="77777777" w:rsidR="00BB67DB" w:rsidRDefault="00BB67DB" w:rsidP="007F698F">
                  <w:pPr>
                    <w:pStyle w:val="AnswerSpace"/>
                    <w:rPr>
                      <w:szCs w:val="23"/>
                    </w:rPr>
                  </w:pPr>
                </w:p>
              </w:tc>
              <w:tc>
                <w:tcPr>
                  <w:tcW w:w="5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D993A" w14:textId="77777777" w:rsidR="00BB67DB" w:rsidRDefault="00BB67DB" w:rsidP="0036367D">
                  <w:pPr>
                    <w:pStyle w:val="AnswerSpace"/>
                    <w:ind w:right="76"/>
                    <w:rPr>
                      <w:szCs w:val="23"/>
                    </w:rPr>
                  </w:pPr>
                </w:p>
              </w:tc>
            </w:tr>
            <w:tr w:rsidR="00BB67DB" w:rsidRPr="00C83975" w14:paraId="301878D9" w14:textId="77777777" w:rsidTr="0036367D">
              <w:trPr>
                <w:trHeight w:val="306"/>
                <w:tblCellSpacing w:w="43" w:type="dxa"/>
              </w:trPr>
              <w:tc>
                <w:tcPr>
                  <w:tcW w:w="5102" w:type="dxa"/>
                </w:tcPr>
                <w:p w14:paraId="34B581BC" w14:textId="77777777" w:rsidR="00BB67DB" w:rsidRPr="005D4DB2" w:rsidRDefault="00BB67DB" w:rsidP="007F698F">
                  <w:pPr>
                    <w:pStyle w:val="QuestionLabel"/>
                  </w:pPr>
                  <w:r>
                    <w:t>County you live in:</w:t>
                  </w:r>
                </w:p>
              </w:tc>
              <w:tc>
                <w:tcPr>
                  <w:tcW w:w="5038" w:type="dxa"/>
                </w:tcPr>
                <w:p w14:paraId="323ED906" w14:textId="77777777" w:rsidR="00BB67DB" w:rsidRPr="006457F5" w:rsidRDefault="00BB67DB" w:rsidP="007F698F">
                  <w:pPr>
                    <w:pStyle w:val="Note"/>
                    <w:rPr>
                      <w:b/>
                      <w:bCs w:val="0"/>
                      <w:color w:val="000000" w:themeColor="text1"/>
                      <w:szCs w:val="23"/>
                    </w:rPr>
                  </w:pPr>
                  <w:r w:rsidRPr="00511AC4">
                    <w:rPr>
                      <w:b/>
                      <w:bCs w:val="0"/>
                      <w:color w:val="000000" w:themeColor="text1"/>
                      <w:sz w:val="24"/>
                      <w:szCs w:val="24"/>
                    </w:rPr>
                    <w:t>Home or mobile phone number:</w:t>
                  </w:r>
                </w:p>
              </w:tc>
            </w:tr>
            <w:tr w:rsidR="00BB67DB" w:rsidRPr="00012206" w14:paraId="321D4075" w14:textId="77777777" w:rsidTr="002157BB">
              <w:trPr>
                <w:trHeight w:val="305"/>
                <w:tblCellSpacing w:w="43" w:type="dxa"/>
              </w:trPr>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E0E31E" w14:textId="77777777" w:rsidR="00BB67DB" w:rsidRPr="00012206" w:rsidRDefault="00BB67DB" w:rsidP="007F698F">
                  <w:pPr>
                    <w:pStyle w:val="AnswerSpace"/>
                    <w:ind w:left="0"/>
                  </w:pPr>
                </w:p>
              </w:tc>
              <w:tc>
                <w:tcPr>
                  <w:tcW w:w="5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5B7EA" w14:textId="77777777" w:rsidR="00BB67DB" w:rsidRPr="00012206" w:rsidRDefault="00BB67DB" w:rsidP="007F698F">
                  <w:pPr>
                    <w:pStyle w:val="AnswerSpace"/>
                    <w:ind w:left="0"/>
                  </w:pPr>
                </w:p>
              </w:tc>
            </w:tr>
            <w:tr w:rsidR="00BB67DB" w14:paraId="786C6BA8" w14:textId="77777777" w:rsidTr="0036367D">
              <w:trPr>
                <w:trHeight w:val="432"/>
                <w:tblCellSpacing w:w="43" w:type="dxa"/>
              </w:trPr>
              <w:tc>
                <w:tcPr>
                  <w:tcW w:w="5102" w:type="dxa"/>
                </w:tcPr>
                <w:p w14:paraId="273EA80A" w14:textId="78AD7A2B" w:rsidR="00BB67DB" w:rsidRPr="00C83975" w:rsidRDefault="00BB67DB" w:rsidP="007F698F">
                  <w:pPr>
                    <w:pStyle w:val="QuestionLabel"/>
                    <w:rPr>
                      <w:rFonts w:eastAsiaTheme="minorHAnsi"/>
                      <w:b w:val="0"/>
                      <w:bCs w:val="0"/>
                      <w:szCs w:val="23"/>
                    </w:rPr>
                  </w:pPr>
                  <w:r>
                    <w:rPr>
                      <w:rFonts w:eastAsiaTheme="minorHAnsi"/>
                      <w:szCs w:val="23"/>
                    </w:rPr>
                    <w:t>Landlord’s name</w:t>
                  </w:r>
                  <w:r w:rsidRPr="00C83975">
                    <w:rPr>
                      <w:rFonts w:eastAsiaTheme="minorHAnsi"/>
                      <w:b w:val="0"/>
                      <w:bCs w:val="0"/>
                      <w:szCs w:val="23"/>
                    </w:rPr>
                    <w:t>, if you’re renting</w:t>
                  </w:r>
                  <w:r>
                    <w:rPr>
                      <w:rFonts w:eastAsiaTheme="minorHAnsi"/>
                      <w:b w:val="0"/>
                      <w:bCs w:val="0"/>
                      <w:szCs w:val="23"/>
                    </w:rPr>
                    <w:t xml:space="preserve"> (first and last)</w:t>
                  </w:r>
                  <w:r w:rsidR="009076B5">
                    <w:rPr>
                      <w:rFonts w:eastAsiaTheme="minorHAnsi"/>
                      <w:b w:val="0"/>
                      <w:bCs w:val="0"/>
                      <w:szCs w:val="23"/>
                    </w:rPr>
                    <w:t>:</w:t>
                  </w:r>
                </w:p>
              </w:tc>
              <w:tc>
                <w:tcPr>
                  <w:tcW w:w="5038" w:type="dxa"/>
                </w:tcPr>
                <w:p w14:paraId="29C151D0" w14:textId="77777777" w:rsidR="00BB67DB" w:rsidRDefault="00BB67DB" w:rsidP="007F698F">
                  <w:pPr>
                    <w:pStyle w:val="QuestionLabel"/>
                  </w:pPr>
                  <w:r>
                    <w:rPr>
                      <w:rFonts w:eastAsiaTheme="minorHAnsi"/>
                      <w:szCs w:val="23"/>
                    </w:rPr>
                    <w:t>Landlord’s phone number</w:t>
                  </w:r>
                  <w:r>
                    <w:rPr>
                      <w:rFonts w:eastAsiaTheme="minorHAnsi"/>
                      <w:b w:val="0"/>
                      <w:bCs w:val="0"/>
                      <w:szCs w:val="23"/>
                    </w:rPr>
                    <w:t>, if you’re renting</w:t>
                  </w:r>
                  <w:r>
                    <w:rPr>
                      <w:rFonts w:eastAsiaTheme="minorHAnsi"/>
                      <w:szCs w:val="23"/>
                    </w:rPr>
                    <w:t>:</w:t>
                  </w:r>
                </w:p>
              </w:tc>
            </w:tr>
            <w:tr w:rsidR="00BB67DB" w14:paraId="5FBCBD70" w14:textId="77777777" w:rsidTr="002157BB">
              <w:trPr>
                <w:trHeight w:val="432"/>
                <w:tblCellSpacing w:w="43" w:type="dxa"/>
              </w:trPr>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AF6BA" w14:textId="77777777" w:rsidR="00BB67DB" w:rsidRDefault="00BB67DB" w:rsidP="007F698F">
                  <w:pPr>
                    <w:pStyle w:val="AnswerSpace"/>
                  </w:pPr>
                </w:p>
              </w:tc>
              <w:tc>
                <w:tcPr>
                  <w:tcW w:w="5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883097" w14:textId="77777777" w:rsidR="00BB67DB" w:rsidRDefault="00BB67DB" w:rsidP="007F698F">
                  <w:pPr>
                    <w:pStyle w:val="AnswerSpace"/>
                  </w:pPr>
                </w:p>
              </w:tc>
            </w:tr>
            <w:tr w:rsidR="00BB67DB" w14:paraId="4CE1A69B" w14:textId="77777777" w:rsidTr="003907C1">
              <w:trPr>
                <w:trHeight w:val="432"/>
                <w:tblCellSpacing w:w="43" w:type="dxa"/>
              </w:trPr>
              <w:tc>
                <w:tcPr>
                  <w:tcW w:w="5102" w:type="dxa"/>
                  <w:vAlign w:val="bottom"/>
                </w:tcPr>
                <w:p w14:paraId="66BC4E72" w14:textId="77777777" w:rsidR="00BB67DB" w:rsidRPr="006457F5" w:rsidRDefault="00BB67DB" w:rsidP="003907C1">
                  <w:pPr>
                    <w:pStyle w:val="AnswerSpace"/>
                    <w:rPr>
                      <w:b/>
                      <w:bCs w:val="0"/>
                    </w:rPr>
                  </w:pPr>
                  <w:r w:rsidRPr="006457F5">
                    <w:rPr>
                      <w:b/>
                      <w:bCs w:val="0"/>
                    </w:rPr>
                    <w:t>Date of change:</w:t>
                  </w:r>
                </w:p>
              </w:tc>
              <w:tc>
                <w:tcPr>
                  <w:tcW w:w="5038" w:type="dxa"/>
                </w:tcPr>
                <w:p w14:paraId="611A66AB" w14:textId="77777777" w:rsidR="00BB67DB" w:rsidRDefault="00BB67DB" w:rsidP="007F698F">
                  <w:pPr>
                    <w:pStyle w:val="AnswerSpace"/>
                  </w:pPr>
                </w:p>
              </w:tc>
            </w:tr>
            <w:tr w:rsidR="00BB67DB" w14:paraId="657B3656" w14:textId="77777777" w:rsidTr="002157BB">
              <w:trPr>
                <w:trHeight w:val="432"/>
                <w:tblCellSpacing w:w="43" w:type="dxa"/>
              </w:trPr>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16526" w14:textId="77777777" w:rsidR="00BB67DB" w:rsidRDefault="00BB67DB" w:rsidP="007F698F">
                  <w:pPr>
                    <w:pStyle w:val="AnswerSpace"/>
                  </w:pPr>
                </w:p>
              </w:tc>
              <w:tc>
                <w:tcPr>
                  <w:tcW w:w="5038" w:type="dxa"/>
                </w:tcPr>
                <w:p w14:paraId="2152184E" w14:textId="1264A1C8" w:rsidR="00BB67DB" w:rsidRDefault="00BB67DB" w:rsidP="007F698F">
                  <w:pPr>
                    <w:pStyle w:val="AnswerSpace"/>
                  </w:pPr>
                </w:p>
              </w:tc>
            </w:tr>
            <w:tr w:rsidR="00533823" w14:paraId="3494607B" w14:textId="77777777" w:rsidTr="0036367D">
              <w:trPr>
                <w:trHeight w:val="605"/>
                <w:tblCellSpacing w:w="43" w:type="dxa"/>
              </w:trPr>
              <w:tc>
                <w:tcPr>
                  <w:tcW w:w="10226" w:type="dxa"/>
                  <w:gridSpan w:val="2"/>
                </w:tcPr>
                <w:p w14:paraId="42E05E74" w14:textId="42A6327A" w:rsidR="00533823" w:rsidRPr="00533823" w:rsidRDefault="004D0FCF" w:rsidP="00533823">
                  <w:pPr>
                    <w:rPr>
                      <w:b/>
                      <w:bCs/>
                    </w:rPr>
                  </w:pPr>
                  <w:r w:rsidRPr="00533823">
                    <w:rPr>
                      <w:b/>
                      <w:bCs/>
                      <w:noProof/>
                      <w14:ligatures w14:val="standardContextual"/>
                    </w:rPr>
                    <w:drawing>
                      <wp:anchor distT="0" distB="0" distL="91440" distR="0" simplePos="0" relativeHeight="251744256" behindDoc="0" locked="0" layoutInCell="1" allowOverlap="1" wp14:anchorId="18F74A6F" wp14:editId="12AC43D7">
                        <wp:simplePos x="0" y="0"/>
                        <wp:positionH relativeFrom="column">
                          <wp:posOffset>0</wp:posOffset>
                        </wp:positionH>
                        <wp:positionV relativeFrom="paragraph">
                          <wp:posOffset>30448</wp:posOffset>
                        </wp:positionV>
                        <wp:extent cx="197485" cy="271780"/>
                        <wp:effectExtent l="0" t="0" r="0" b="0"/>
                        <wp:wrapSquare wrapText="bothSides"/>
                        <wp:docPr id="1839248283" name="Picture 7"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796019" name="Picture 7" descr="A black background with a black square&#10;&#10;AI-generated content may be incorrect."/>
                                <pic:cNvPicPr/>
                              </pic:nvPicPr>
                              <pic:blipFill rotWithShape="1">
                                <a:blip r:embed="rId12" cstate="print">
                                  <a:extLst>
                                    <a:ext uri="{28A0092B-C50C-407E-A947-70E740481C1C}">
                                      <a14:useLocalDpi xmlns:a14="http://schemas.microsoft.com/office/drawing/2010/main" val="0"/>
                                    </a:ext>
                                  </a:extLst>
                                </a:blip>
                                <a:srcRect l="33097" t="17257" r="24746" b="18968"/>
                                <a:stretch>
                                  <a:fillRect/>
                                </a:stretch>
                              </pic:blipFill>
                              <pic:spPr bwMode="auto">
                                <a:xfrm>
                                  <a:off x="0" y="0"/>
                                  <a:ext cx="197485" cy="27178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33823" w:rsidRPr="00533823">
                    <w:rPr>
                      <w:b/>
                      <w:bCs/>
                    </w:rPr>
                    <w:t>Attach proof if you have new rent, mortgage, or utility costs</w:t>
                  </w:r>
                  <w:r w:rsidR="00550A61">
                    <w:rPr>
                      <w:b/>
                      <w:bCs/>
                    </w:rPr>
                    <w:t>, such as a rental lease or bills</w:t>
                  </w:r>
                  <w:r w:rsidR="00533823" w:rsidRPr="00533823">
                    <w:rPr>
                      <w:b/>
                      <w:bCs/>
                    </w:rPr>
                    <w:t xml:space="preserve">. </w:t>
                  </w:r>
                </w:p>
              </w:tc>
            </w:tr>
          </w:tbl>
          <w:p w14:paraId="3B462E71" w14:textId="77777777" w:rsidR="00BB67DB" w:rsidRPr="002F04E5" w:rsidRDefault="00BB67DB" w:rsidP="007F698F">
            <w:pPr>
              <w:rPr>
                <w:rFonts w:cs="Calibri"/>
                <w:color w:val="000000"/>
              </w:rPr>
            </w:pPr>
          </w:p>
        </w:tc>
      </w:tr>
    </w:tbl>
    <w:p w14:paraId="0CD3F3EF" w14:textId="30BE34DE" w:rsidR="00E9338C" w:rsidRDefault="00E9338C" w:rsidP="001E5A3D">
      <w:pPr>
        <w:pStyle w:val="SectionSpacer"/>
      </w:pPr>
    </w:p>
    <w:p w14:paraId="17116C2F" w14:textId="77777777" w:rsidR="001D6236" w:rsidRDefault="001D6236">
      <w:pPr>
        <w:spacing w:before="0" w:after="160"/>
      </w:pPr>
      <w:r>
        <w:br w:type="page"/>
      </w:r>
    </w:p>
    <w:tbl>
      <w:tblPr>
        <w:tblStyle w:val="TableGridLight"/>
        <w:tblW w:w="10589"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5"/>
        <w:gridCol w:w="4914"/>
      </w:tblGrid>
      <w:tr w:rsidR="001D6236" w:rsidRPr="00894423" w14:paraId="6C422C86" w14:textId="77777777" w:rsidTr="00E83BF7">
        <w:trPr>
          <w:trHeight w:val="20"/>
        </w:trPr>
        <w:tc>
          <w:tcPr>
            <w:tcW w:w="10589" w:type="dxa"/>
            <w:gridSpan w:val="2"/>
            <w:shd w:val="clear" w:color="auto" w:fill="E7E6E6" w:themeFill="background2"/>
          </w:tcPr>
          <w:p w14:paraId="126FF622" w14:textId="77777777" w:rsidR="001D6236" w:rsidRPr="00894423" w:rsidRDefault="001D6236" w:rsidP="00E83BF7">
            <w:pPr>
              <w:pStyle w:val="Heading1"/>
            </w:pPr>
            <w:r>
              <w:lastRenderedPageBreak/>
              <w:t>Income &amp; Benefit Changes</w:t>
            </w:r>
          </w:p>
        </w:tc>
      </w:tr>
      <w:tr w:rsidR="001D6236" w:rsidRPr="00912DC3" w14:paraId="09BBCC65" w14:textId="77777777" w:rsidTr="00E83BF7">
        <w:trPr>
          <w:trHeight w:val="20"/>
        </w:trPr>
        <w:tc>
          <w:tcPr>
            <w:tcW w:w="10589" w:type="dxa"/>
            <w:gridSpan w:val="2"/>
          </w:tcPr>
          <w:p w14:paraId="41B2F708" w14:textId="77777777" w:rsidR="001D6236" w:rsidRPr="00B34ED1" w:rsidRDefault="001D6236" w:rsidP="00E83BF7">
            <w:pPr>
              <w:pStyle w:val="BulletFormList"/>
              <w:numPr>
                <w:ilvl w:val="0"/>
                <w:numId w:val="0"/>
              </w:numPr>
            </w:pPr>
            <w:r w:rsidRPr="008750FE">
              <w:t>Use this section to report changes</w:t>
            </w:r>
            <w:r>
              <w:t xml:space="preserve"> in income, including:</w:t>
            </w:r>
          </w:p>
        </w:tc>
      </w:tr>
      <w:tr w:rsidR="001D6236" w:rsidRPr="00912DC3" w14:paraId="3D47624F" w14:textId="77777777" w:rsidTr="00E83BF7">
        <w:trPr>
          <w:trHeight w:val="20"/>
        </w:trPr>
        <w:tc>
          <w:tcPr>
            <w:tcW w:w="5675" w:type="dxa"/>
          </w:tcPr>
          <w:p w14:paraId="049CF40B" w14:textId="77777777" w:rsidR="001D6236" w:rsidRDefault="001D6236" w:rsidP="00E83BF7">
            <w:pPr>
              <w:pStyle w:val="BulletFormList"/>
            </w:pPr>
            <w:r>
              <w:t>A permanent or temporary job, odd jobs, self-employment, tips, bonuses, or in-kind income</w:t>
            </w:r>
          </w:p>
          <w:p w14:paraId="144B0A10" w14:textId="77777777" w:rsidR="001D6236" w:rsidRDefault="001D6236" w:rsidP="00E83BF7">
            <w:pPr>
              <w:pStyle w:val="BulletFormList"/>
            </w:pPr>
            <w:r w:rsidRPr="00E05E11">
              <w:t xml:space="preserve">Unemployment </w:t>
            </w:r>
            <w:r>
              <w:t>or</w:t>
            </w:r>
            <w:r w:rsidRPr="00E05E11">
              <w:t xml:space="preserve"> veterans’ benefits, disability, retirement or pensions, Supplemental Security Income (SSI) or Social Security (SSA)</w:t>
            </w:r>
          </w:p>
          <w:p w14:paraId="1DCDC6E8" w14:textId="77777777" w:rsidR="001D6236" w:rsidRPr="008750FE" w:rsidRDefault="001D6236" w:rsidP="00E83BF7">
            <w:pPr>
              <w:pStyle w:val="BulletFormList"/>
            </w:pPr>
            <w:r>
              <w:t>Child, spouse, or medical support you receive</w:t>
            </w:r>
          </w:p>
        </w:tc>
        <w:tc>
          <w:tcPr>
            <w:tcW w:w="4914" w:type="dxa"/>
          </w:tcPr>
          <w:p w14:paraId="7A546382" w14:textId="77777777" w:rsidR="001D6236" w:rsidRDefault="001D6236" w:rsidP="00E83BF7">
            <w:pPr>
              <w:pStyle w:val="BulletFormList"/>
            </w:pPr>
            <w:r>
              <w:t>Housing assistance or utility allowance, assistance from the Bureau of Indian Affairs</w:t>
            </w:r>
          </w:p>
          <w:p w14:paraId="127A5908" w14:textId="77777777" w:rsidR="001D6236" w:rsidRDefault="001D6236" w:rsidP="00E83BF7">
            <w:pPr>
              <w:pStyle w:val="BulletFormList"/>
            </w:pPr>
            <w:r>
              <w:t>Money from roomers or boarders, educational income, land lease, interest</w:t>
            </w:r>
          </w:p>
          <w:p w14:paraId="7AB64379" w14:textId="77777777" w:rsidR="001D6236" w:rsidRDefault="001D6236" w:rsidP="00E83BF7">
            <w:pPr>
              <w:pStyle w:val="BulletFormList"/>
            </w:pPr>
            <w:r>
              <w:t>Gambling or lottery winnings, gifts and contributions</w:t>
            </w:r>
          </w:p>
        </w:tc>
      </w:tr>
      <w:tr w:rsidR="001D6236" w:rsidRPr="00912DC3" w14:paraId="3A1A138F" w14:textId="77777777" w:rsidTr="00E83BF7">
        <w:trPr>
          <w:trHeight w:val="20"/>
        </w:trPr>
        <w:tc>
          <w:tcPr>
            <w:tcW w:w="10589" w:type="dxa"/>
            <w:gridSpan w:val="2"/>
          </w:tcPr>
          <w:p w14:paraId="76933302" w14:textId="77777777" w:rsidR="001D6236" w:rsidRPr="004D0FCF" w:rsidRDefault="001D6236" w:rsidP="00E83BF7">
            <w:pPr>
              <w:pStyle w:val="Heading2"/>
            </w:pPr>
            <w:r>
              <w:t>Income Source Stopped</w:t>
            </w:r>
          </w:p>
          <w:p w14:paraId="0818CA6B" w14:textId="77777777" w:rsidR="001D6236" w:rsidRPr="008750FE" w:rsidRDefault="001D6236" w:rsidP="00E83BF7">
            <w:r w:rsidRPr="00AB2DF5">
              <w:t>If an income source has stopped, fill out the table below.</w:t>
            </w:r>
          </w:p>
        </w:tc>
      </w:tr>
      <w:tr w:rsidR="001D6236" w:rsidRPr="00912DC3" w14:paraId="3663B3C2" w14:textId="77777777" w:rsidTr="00E83BF7">
        <w:trPr>
          <w:trHeight w:val="20"/>
        </w:trPr>
        <w:tc>
          <w:tcPr>
            <w:tcW w:w="10589" w:type="dxa"/>
            <w:gridSpan w:val="2"/>
          </w:tcPr>
          <w:tbl>
            <w:tblPr>
              <w:tblStyle w:val="TableGrid"/>
              <w:tblW w:w="10428" w:type="dxa"/>
              <w:tblBorders>
                <w:top w:val="none" w:sz="0" w:space="0" w:color="auto"/>
                <w:left w:val="none" w:sz="0" w:space="0" w:color="auto"/>
                <w:bottom w:val="single" w:sz="6" w:space="0" w:color="000000"/>
                <w:right w:val="none" w:sz="0" w:space="0" w:color="auto"/>
                <w:insideH w:val="single" w:sz="6" w:space="0" w:color="000000"/>
                <w:insideV w:val="single" w:sz="6" w:space="0" w:color="000000"/>
              </w:tblBorders>
              <w:tblLook w:val="04A0" w:firstRow="1" w:lastRow="0" w:firstColumn="1" w:lastColumn="0" w:noHBand="0" w:noVBand="1"/>
            </w:tblPr>
            <w:tblGrid>
              <w:gridCol w:w="3138"/>
              <w:gridCol w:w="4950"/>
              <w:gridCol w:w="2340"/>
            </w:tblGrid>
            <w:tr w:rsidR="001D6236" w:rsidRPr="00722759" w14:paraId="2703BF39" w14:textId="77777777" w:rsidTr="00E83BF7">
              <w:trPr>
                <w:trHeight w:val="432"/>
              </w:trPr>
              <w:tc>
                <w:tcPr>
                  <w:tcW w:w="3138" w:type="dxa"/>
                  <w:tcBorders>
                    <w:top w:val="nil"/>
                    <w:bottom w:val="nil"/>
                    <w:right w:val="nil"/>
                  </w:tcBorders>
                  <w:shd w:val="clear" w:color="auto" w:fill="F2F2F2" w:themeFill="background1" w:themeFillShade="F2"/>
                </w:tcPr>
                <w:p w14:paraId="156D20A1" w14:textId="77777777" w:rsidR="001D6236" w:rsidRPr="0048627F" w:rsidRDefault="001D6236" w:rsidP="00E83BF7">
                  <w:pPr>
                    <w:pStyle w:val="QuestionLabel"/>
                  </w:pPr>
                  <w:r>
                    <w:t>Name of person</w:t>
                  </w:r>
                </w:p>
              </w:tc>
              <w:tc>
                <w:tcPr>
                  <w:tcW w:w="4950" w:type="dxa"/>
                  <w:tcBorders>
                    <w:top w:val="nil"/>
                    <w:left w:val="nil"/>
                    <w:bottom w:val="nil"/>
                    <w:right w:val="nil"/>
                  </w:tcBorders>
                  <w:shd w:val="clear" w:color="auto" w:fill="F2F2F2" w:themeFill="background1" w:themeFillShade="F2"/>
                </w:tcPr>
                <w:p w14:paraId="16898580" w14:textId="77777777" w:rsidR="001D6236" w:rsidRPr="0048627F" w:rsidRDefault="001D6236" w:rsidP="00E83BF7">
                  <w:pPr>
                    <w:pStyle w:val="QuestionLabel"/>
                  </w:pPr>
                  <w:r>
                    <w:t>Source of income that has stopped</w:t>
                  </w:r>
                </w:p>
              </w:tc>
              <w:tc>
                <w:tcPr>
                  <w:tcW w:w="2340" w:type="dxa"/>
                  <w:tcBorders>
                    <w:top w:val="nil"/>
                    <w:left w:val="nil"/>
                    <w:bottom w:val="nil"/>
                  </w:tcBorders>
                  <w:shd w:val="clear" w:color="auto" w:fill="F2F2F2" w:themeFill="background1" w:themeFillShade="F2"/>
                </w:tcPr>
                <w:p w14:paraId="34D33E24" w14:textId="77777777" w:rsidR="001D6236" w:rsidRPr="0048627F" w:rsidRDefault="001D6236" w:rsidP="00E83BF7">
                  <w:pPr>
                    <w:pStyle w:val="QuestionLabel"/>
                  </w:pPr>
                  <w:r>
                    <w:t>Date of change</w:t>
                  </w:r>
                </w:p>
              </w:tc>
            </w:tr>
            <w:tr w:rsidR="001D6236" w:rsidRPr="00722759" w14:paraId="21C2AF83" w14:textId="77777777" w:rsidTr="00E83BF7">
              <w:trPr>
                <w:trHeight w:val="504"/>
              </w:trPr>
              <w:tc>
                <w:tcPr>
                  <w:tcW w:w="3138" w:type="dxa"/>
                  <w:tcBorders>
                    <w:top w:val="nil"/>
                    <w:bottom w:val="single" w:sz="4" w:space="0" w:color="000000" w:themeColor="text1"/>
                    <w:right w:val="single" w:sz="4" w:space="0" w:color="000000" w:themeColor="text1"/>
                  </w:tcBorders>
                </w:tcPr>
                <w:p w14:paraId="55CBC6DF" w14:textId="77777777" w:rsidR="001D6236" w:rsidRPr="004F1605" w:rsidRDefault="001D6236" w:rsidP="00E83BF7">
                  <w:pPr>
                    <w:pStyle w:val="AnswerSpace"/>
                  </w:pPr>
                </w:p>
              </w:tc>
              <w:tc>
                <w:tcPr>
                  <w:tcW w:w="4950" w:type="dxa"/>
                  <w:tcBorders>
                    <w:top w:val="nil"/>
                    <w:left w:val="single" w:sz="4" w:space="0" w:color="000000" w:themeColor="text1"/>
                    <w:bottom w:val="single" w:sz="4" w:space="0" w:color="000000" w:themeColor="text1"/>
                    <w:right w:val="single" w:sz="4" w:space="0" w:color="000000" w:themeColor="text1"/>
                  </w:tcBorders>
                </w:tcPr>
                <w:p w14:paraId="059938B3" w14:textId="77777777" w:rsidR="001D6236" w:rsidRPr="004F1605" w:rsidRDefault="001D6236" w:rsidP="00E83BF7">
                  <w:pPr>
                    <w:pStyle w:val="AnswerSpace"/>
                  </w:pPr>
                </w:p>
              </w:tc>
              <w:tc>
                <w:tcPr>
                  <w:tcW w:w="2340" w:type="dxa"/>
                  <w:tcBorders>
                    <w:top w:val="nil"/>
                    <w:left w:val="single" w:sz="4" w:space="0" w:color="000000" w:themeColor="text1"/>
                    <w:bottom w:val="single" w:sz="4" w:space="0" w:color="000000" w:themeColor="text1"/>
                  </w:tcBorders>
                </w:tcPr>
                <w:p w14:paraId="6220DCC7" w14:textId="77777777" w:rsidR="001D6236" w:rsidRDefault="001D6236" w:rsidP="00E83BF7">
                  <w:pPr>
                    <w:pStyle w:val="AnswerSpace"/>
                  </w:pPr>
                </w:p>
              </w:tc>
            </w:tr>
            <w:tr w:rsidR="001D6236" w:rsidRPr="00722759" w14:paraId="54AEAB95" w14:textId="77777777" w:rsidTr="00E83BF7">
              <w:trPr>
                <w:trHeight w:val="504"/>
              </w:trPr>
              <w:tc>
                <w:tcPr>
                  <w:tcW w:w="3138" w:type="dxa"/>
                  <w:tcBorders>
                    <w:top w:val="single" w:sz="4" w:space="0" w:color="000000" w:themeColor="text1"/>
                    <w:bottom w:val="single" w:sz="4" w:space="0" w:color="000000" w:themeColor="text1"/>
                    <w:right w:val="single" w:sz="4" w:space="0" w:color="000000" w:themeColor="text1"/>
                  </w:tcBorders>
                </w:tcPr>
                <w:p w14:paraId="44D3F9AC" w14:textId="77777777" w:rsidR="001D6236" w:rsidRPr="004F1605" w:rsidRDefault="001D6236" w:rsidP="00E83BF7">
                  <w:pPr>
                    <w:pStyle w:val="AnswerSpace"/>
                  </w:pP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E2776" w14:textId="77777777" w:rsidR="001D6236" w:rsidRPr="004F1605" w:rsidRDefault="001D6236" w:rsidP="00E83BF7">
                  <w:pPr>
                    <w:pStyle w:val="AnswerSpace"/>
                  </w:pPr>
                </w:p>
              </w:tc>
              <w:tc>
                <w:tcPr>
                  <w:tcW w:w="2340" w:type="dxa"/>
                  <w:tcBorders>
                    <w:top w:val="single" w:sz="4" w:space="0" w:color="000000" w:themeColor="text1"/>
                    <w:left w:val="single" w:sz="4" w:space="0" w:color="000000" w:themeColor="text1"/>
                    <w:bottom w:val="single" w:sz="4" w:space="0" w:color="000000" w:themeColor="text1"/>
                  </w:tcBorders>
                </w:tcPr>
                <w:p w14:paraId="06DC8388" w14:textId="77777777" w:rsidR="001D6236" w:rsidRPr="00DC3ACD" w:rsidRDefault="001D6236" w:rsidP="00E83BF7">
                  <w:pPr>
                    <w:pStyle w:val="AnswerSpace"/>
                    <w:rPr>
                      <w:u w:val="words"/>
                    </w:rPr>
                  </w:pPr>
                </w:p>
              </w:tc>
            </w:tr>
          </w:tbl>
          <w:p w14:paraId="4BF94F4A" w14:textId="77777777" w:rsidR="001D6236" w:rsidRPr="00192D1B" w:rsidRDefault="001D6236" w:rsidP="00E83BF7"/>
        </w:tc>
      </w:tr>
    </w:tbl>
    <w:p w14:paraId="29F3E634" w14:textId="77777777" w:rsidR="001D6236" w:rsidRDefault="001D6236" w:rsidP="001D6236">
      <w:pPr>
        <w:pStyle w:val="SmallSpacer"/>
      </w:pPr>
    </w:p>
    <w:tbl>
      <w:tblPr>
        <w:tblStyle w:val="TableGridLight"/>
        <w:tblW w:w="10589"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9"/>
      </w:tblGrid>
      <w:tr w:rsidR="001D6236" w:rsidRPr="00912DC3" w14:paraId="2A105141" w14:textId="77777777" w:rsidTr="00E83BF7">
        <w:trPr>
          <w:trHeight w:val="20"/>
        </w:trPr>
        <w:tc>
          <w:tcPr>
            <w:tcW w:w="10589" w:type="dxa"/>
          </w:tcPr>
          <w:p w14:paraId="0CD332BC" w14:textId="77777777" w:rsidR="001D6236" w:rsidRPr="00AB2DF5" w:rsidRDefault="001D6236" w:rsidP="00E83BF7">
            <w:pPr>
              <w:pStyle w:val="Heading2"/>
            </w:pPr>
            <w:r w:rsidRPr="00AB2DF5">
              <w:t>New</w:t>
            </w:r>
            <w:r>
              <w:t xml:space="preserve"> Income, or Changes to Amount or Hours</w:t>
            </w:r>
          </w:p>
          <w:p w14:paraId="1D4E019C" w14:textId="77777777" w:rsidR="001D6236" w:rsidRPr="00AB2DF5" w:rsidRDefault="001D6236" w:rsidP="00E83BF7">
            <w:r w:rsidRPr="00AB2DF5">
              <w:t>If you have a new income source, or a change in income amount or work hours, fill out the table below.</w:t>
            </w:r>
          </w:p>
          <w:p w14:paraId="54A070B2" w14:textId="77777777" w:rsidR="001D6236" w:rsidRPr="004D0FCF" w:rsidRDefault="001D6236" w:rsidP="00E83BF7">
            <w:pPr>
              <w:pStyle w:val="Note"/>
            </w:pPr>
            <w:r w:rsidRPr="004D0FCF">
              <w:t xml:space="preserve">Note: </w:t>
            </w:r>
            <w:commentRangeStart w:id="11"/>
            <w:r w:rsidRPr="004D0FCF">
              <w:t xml:space="preserve">Gross monthly income </w:t>
            </w:r>
            <w:commentRangeEnd w:id="11"/>
            <w:r w:rsidRPr="004D0FCF">
              <w:rPr>
                <w:rStyle w:val="CommentReference"/>
                <w:sz w:val="22"/>
                <w:szCs w:val="22"/>
              </w:rPr>
              <w:commentReference w:id="11"/>
            </w:r>
            <w:r w:rsidRPr="004D0FCF">
              <w:t xml:space="preserve">is the amount of money you get paid each month before any taxes or deductions.  </w:t>
            </w:r>
          </w:p>
        </w:tc>
      </w:tr>
    </w:tbl>
    <w:p w14:paraId="4F09F65D" w14:textId="77777777" w:rsidR="001D6236" w:rsidRDefault="001D6236" w:rsidP="001D6236">
      <w:pPr>
        <w:pStyle w:val="SmallSpacer"/>
      </w:pPr>
    </w:p>
    <w:tbl>
      <w:tblPr>
        <w:tblStyle w:val="TableGridLight"/>
        <w:tblW w:w="10589"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9"/>
      </w:tblGrid>
      <w:tr w:rsidR="001D6236" w:rsidRPr="00D22754" w14:paraId="4888E515" w14:textId="77777777" w:rsidTr="00E83BF7">
        <w:trPr>
          <w:cantSplit/>
          <w:trHeight w:val="20"/>
        </w:trPr>
        <w:tc>
          <w:tcPr>
            <w:tcW w:w="10589" w:type="dxa"/>
          </w:tcPr>
          <w:p w14:paraId="4C3D4020" w14:textId="77777777" w:rsidR="001D6236" w:rsidRDefault="001D6236" w:rsidP="00E83BF7">
            <w:pPr>
              <w:pStyle w:val="SmallSpacer"/>
            </w:pPr>
          </w:p>
          <w:tbl>
            <w:tblPr>
              <w:tblStyle w:val="TableGridLight"/>
              <w:tblW w:w="10296" w:type="dxa"/>
              <w:tblCellSpacing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E0" w:firstRow="1" w:lastRow="1" w:firstColumn="1" w:lastColumn="0" w:noHBand="1" w:noVBand="1"/>
            </w:tblPr>
            <w:tblGrid>
              <w:gridCol w:w="3849"/>
              <w:gridCol w:w="3778"/>
              <w:gridCol w:w="2669"/>
            </w:tblGrid>
            <w:tr w:rsidR="001D6236" w:rsidRPr="00582753" w14:paraId="34A621FC" w14:textId="77777777" w:rsidTr="00E83BF7">
              <w:trPr>
                <w:trHeight w:val="283"/>
                <w:tblCellSpacing w:w="43" w:type="dxa"/>
              </w:trPr>
              <w:tc>
                <w:tcPr>
                  <w:tcW w:w="3720" w:type="dxa"/>
                  <w:tcBorders>
                    <w:top w:val="nil"/>
                    <w:left w:val="nil"/>
                    <w:bottom w:val="nil"/>
                    <w:right w:val="nil"/>
                  </w:tcBorders>
                </w:tcPr>
                <w:p w14:paraId="64D1EC81" w14:textId="77777777" w:rsidR="001D6236" w:rsidRPr="00582753" w:rsidRDefault="001D6236" w:rsidP="00E83BF7">
                  <w:pPr>
                    <w:pStyle w:val="QuestionLabel"/>
                    <w:spacing w:before="0"/>
                  </w:pPr>
                  <w:r>
                    <w:rPr>
                      <w:szCs w:val="23"/>
                    </w:rPr>
                    <w:t>Name of person:</w:t>
                  </w:r>
                </w:p>
              </w:tc>
              <w:tc>
                <w:tcPr>
                  <w:tcW w:w="3692" w:type="dxa"/>
                  <w:tcBorders>
                    <w:top w:val="nil"/>
                    <w:left w:val="nil"/>
                    <w:bottom w:val="nil"/>
                    <w:right w:val="nil"/>
                  </w:tcBorders>
                </w:tcPr>
                <w:p w14:paraId="646B0BBE" w14:textId="77777777" w:rsidR="001D6236" w:rsidRPr="00582753" w:rsidRDefault="001D6236" w:rsidP="00E83BF7">
                  <w:pPr>
                    <w:pStyle w:val="QuestionLabel"/>
                    <w:spacing w:before="0"/>
                  </w:pPr>
                  <w:r>
                    <w:t>Income source:</w:t>
                  </w:r>
                </w:p>
              </w:tc>
              <w:tc>
                <w:tcPr>
                  <w:tcW w:w="2540" w:type="dxa"/>
                  <w:tcBorders>
                    <w:top w:val="nil"/>
                    <w:left w:val="nil"/>
                    <w:bottom w:val="nil"/>
                    <w:right w:val="nil"/>
                  </w:tcBorders>
                </w:tcPr>
                <w:p w14:paraId="79AE7407" w14:textId="77777777" w:rsidR="001D6236" w:rsidRPr="00582753" w:rsidRDefault="001D6236" w:rsidP="00E83BF7">
                  <w:pPr>
                    <w:pStyle w:val="QuestionLabel"/>
                    <w:spacing w:before="0"/>
                  </w:pPr>
                  <w:r>
                    <w:t>Date of change:</w:t>
                  </w:r>
                </w:p>
              </w:tc>
            </w:tr>
            <w:tr w:rsidR="001D6236" w14:paraId="3F3937F1" w14:textId="77777777" w:rsidTr="00E83BF7">
              <w:trPr>
                <w:trHeight w:val="221"/>
                <w:tblCellSpacing w:w="43" w:type="dxa"/>
              </w:trPr>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29A89" w14:textId="77777777" w:rsidR="001D6236" w:rsidRDefault="001D6236" w:rsidP="00E83BF7">
                  <w:pPr>
                    <w:pStyle w:val="AnswerSpace"/>
                    <w:rPr>
                      <w:szCs w:val="23"/>
                    </w:rPr>
                  </w:pPr>
                </w:p>
              </w:tc>
              <w:tc>
                <w:tcPr>
                  <w:tcW w:w="3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F5961" w14:textId="77777777" w:rsidR="001D6236" w:rsidRDefault="001D6236" w:rsidP="00E83BF7">
                  <w:pPr>
                    <w:pStyle w:val="AnswerSpace"/>
                    <w:rPr>
                      <w:szCs w:val="23"/>
                    </w:rPr>
                  </w:pPr>
                </w:p>
              </w:tc>
              <w:tc>
                <w:tcPr>
                  <w:tcW w:w="2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34AF63" w14:textId="77777777" w:rsidR="001D6236" w:rsidRDefault="001D6236" w:rsidP="00E83BF7">
                  <w:pPr>
                    <w:pStyle w:val="AnswerSpace"/>
                    <w:rPr>
                      <w:szCs w:val="23"/>
                    </w:rPr>
                  </w:pPr>
                </w:p>
              </w:tc>
            </w:tr>
            <w:tr w:rsidR="001D6236" w14:paraId="179ABE60" w14:textId="77777777" w:rsidTr="00E83BF7">
              <w:trPr>
                <w:trHeight w:val="288"/>
                <w:tblCellSpacing w:w="43" w:type="dxa"/>
              </w:trPr>
              <w:tc>
                <w:tcPr>
                  <w:tcW w:w="3720" w:type="dxa"/>
                  <w:tcBorders>
                    <w:top w:val="nil"/>
                    <w:left w:val="nil"/>
                    <w:bottom w:val="nil"/>
                    <w:right w:val="nil"/>
                  </w:tcBorders>
                </w:tcPr>
                <w:p w14:paraId="1123DD43" w14:textId="77777777" w:rsidR="001D6236" w:rsidRDefault="001D6236" w:rsidP="00E83BF7">
                  <w:pPr>
                    <w:pStyle w:val="QuestionLabel"/>
                  </w:pPr>
                  <w:r>
                    <w:t>Gross monthly income:</w:t>
                  </w:r>
                </w:p>
              </w:tc>
              <w:tc>
                <w:tcPr>
                  <w:tcW w:w="3692" w:type="dxa"/>
                  <w:tcBorders>
                    <w:top w:val="nil"/>
                    <w:left w:val="nil"/>
                    <w:bottom w:val="nil"/>
                    <w:right w:val="nil"/>
                  </w:tcBorders>
                </w:tcPr>
                <w:p w14:paraId="27EC1C79" w14:textId="77777777" w:rsidR="001D6236" w:rsidRDefault="001D6236" w:rsidP="00E83BF7">
                  <w:pPr>
                    <w:pStyle w:val="QuestionLabel"/>
                  </w:pPr>
                  <w:r>
                    <w:t>How often are you paid?</w:t>
                  </w:r>
                </w:p>
              </w:tc>
              <w:tc>
                <w:tcPr>
                  <w:tcW w:w="2540" w:type="dxa"/>
                  <w:tcBorders>
                    <w:top w:val="nil"/>
                    <w:left w:val="nil"/>
                    <w:bottom w:val="nil"/>
                    <w:right w:val="nil"/>
                  </w:tcBorders>
                </w:tcPr>
                <w:p w14:paraId="280D0C39" w14:textId="77777777" w:rsidR="001D6236" w:rsidRDefault="001D6236" w:rsidP="00E83BF7">
                  <w:pPr>
                    <w:pStyle w:val="QuestionLabel"/>
                    <w:rPr>
                      <w:szCs w:val="23"/>
                    </w:rPr>
                  </w:pPr>
                  <w:r>
                    <w:rPr>
                      <w:szCs w:val="23"/>
                    </w:rPr>
                    <w:t>Rate of pay:</w:t>
                  </w:r>
                </w:p>
              </w:tc>
            </w:tr>
            <w:tr w:rsidR="001D6236" w14:paraId="606B6F4B" w14:textId="77777777" w:rsidTr="00E83BF7">
              <w:trPr>
                <w:trHeight w:val="221"/>
                <w:tblCellSpacing w:w="43" w:type="dxa"/>
              </w:trPr>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863049" w14:textId="77777777" w:rsidR="001D6236" w:rsidRDefault="001D6236" w:rsidP="00E83BF7">
                  <w:pPr>
                    <w:pStyle w:val="AnswerSpace"/>
                    <w:rPr>
                      <w:szCs w:val="23"/>
                    </w:rPr>
                  </w:pPr>
                  <w:r>
                    <w:rPr>
                      <w:szCs w:val="23"/>
                    </w:rPr>
                    <w:t>$</w:t>
                  </w:r>
                </w:p>
              </w:tc>
              <w:tc>
                <w:tcPr>
                  <w:tcW w:w="3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F717F8" w14:textId="77777777" w:rsidR="001D6236" w:rsidRDefault="001D6236" w:rsidP="00E83BF7">
                  <w:pPr>
                    <w:pStyle w:val="AnswerSpace"/>
                    <w:rPr>
                      <w:szCs w:val="23"/>
                    </w:rPr>
                  </w:pPr>
                </w:p>
              </w:tc>
              <w:tc>
                <w:tcPr>
                  <w:tcW w:w="2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5F4875" w14:textId="77777777" w:rsidR="001D6236" w:rsidRDefault="001D6236" w:rsidP="00E83BF7">
                  <w:pPr>
                    <w:pStyle w:val="AnswerSpace"/>
                    <w:rPr>
                      <w:szCs w:val="23"/>
                    </w:rPr>
                  </w:pPr>
                  <w:r>
                    <w:rPr>
                      <w:szCs w:val="23"/>
                    </w:rPr>
                    <w:t>$</w:t>
                  </w:r>
                </w:p>
              </w:tc>
            </w:tr>
            <w:tr w:rsidR="001D6236" w14:paraId="7AF9F455" w14:textId="77777777" w:rsidTr="00E83BF7">
              <w:trPr>
                <w:trHeight w:val="221"/>
                <w:tblCellSpacing w:w="43" w:type="dxa"/>
              </w:trPr>
              <w:tc>
                <w:tcPr>
                  <w:tcW w:w="3720" w:type="dxa"/>
                  <w:tcBorders>
                    <w:top w:val="nil"/>
                    <w:left w:val="nil"/>
                    <w:bottom w:val="nil"/>
                    <w:right w:val="nil"/>
                  </w:tcBorders>
                </w:tcPr>
                <w:p w14:paraId="14997255" w14:textId="77777777" w:rsidR="001D6236" w:rsidRDefault="001D6236" w:rsidP="00E83BF7">
                  <w:pPr>
                    <w:pStyle w:val="QuestionLabel"/>
                  </w:pPr>
                  <w:commentRangeStart w:id="12"/>
                  <w:r>
                    <w:t>Minimum hours worked per week:</w:t>
                  </w:r>
                </w:p>
              </w:tc>
              <w:tc>
                <w:tcPr>
                  <w:tcW w:w="3692" w:type="dxa"/>
                  <w:tcBorders>
                    <w:top w:val="nil"/>
                    <w:left w:val="nil"/>
                    <w:bottom w:val="nil"/>
                    <w:right w:val="nil"/>
                  </w:tcBorders>
                </w:tcPr>
                <w:p w14:paraId="5DC3D170" w14:textId="77777777" w:rsidR="001D6236" w:rsidRDefault="001D6236" w:rsidP="00E83BF7">
                  <w:pPr>
                    <w:pStyle w:val="QuestionLabel"/>
                  </w:pPr>
                  <w:r>
                    <w:t>Maximum hours worked per week:</w:t>
                  </w:r>
                  <w:commentRangeEnd w:id="12"/>
                  <w:r>
                    <w:rPr>
                      <w:rStyle w:val="CommentReference"/>
                      <w:sz w:val="24"/>
                      <w:szCs w:val="24"/>
                    </w:rPr>
                    <w:commentReference w:id="12"/>
                  </w:r>
                </w:p>
              </w:tc>
              <w:tc>
                <w:tcPr>
                  <w:tcW w:w="2540" w:type="dxa"/>
                  <w:vMerge w:val="restart"/>
                  <w:tcBorders>
                    <w:top w:val="nil"/>
                    <w:left w:val="nil"/>
                    <w:right w:val="nil"/>
                  </w:tcBorders>
                </w:tcPr>
                <w:p w14:paraId="3C46961F" w14:textId="77777777" w:rsidR="001D6236" w:rsidRPr="002F04E5" w:rsidRDefault="001D6236" w:rsidP="00E83BF7">
                  <w:pPr>
                    <w:pStyle w:val="SideTip"/>
                  </w:pPr>
                  <w:r>
                    <w:t>If income isn’t from employment, hours can be left blank.</w:t>
                  </w:r>
                </w:p>
              </w:tc>
            </w:tr>
            <w:tr w:rsidR="001D6236" w14:paraId="224562A5" w14:textId="77777777" w:rsidTr="00E83BF7">
              <w:trPr>
                <w:trHeight w:val="369"/>
                <w:tblCellSpacing w:w="43" w:type="dxa"/>
              </w:trPr>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F4F3F" w14:textId="77777777" w:rsidR="001D6236" w:rsidRDefault="001D6236" w:rsidP="00E83BF7">
                  <w:pPr>
                    <w:pStyle w:val="AnswerSpace"/>
                    <w:rPr>
                      <w:szCs w:val="23"/>
                    </w:rPr>
                  </w:pPr>
                </w:p>
              </w:tc>
              <w:tc>
                <w:tcPr>
                  <w:tcW w:w="3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01327" w14:textId="77777777" w:rsidR="001D6236" w:rsidRDefault="001D6236" w:rsidP="00E83BF7">
                  <w:pPr>
                    <w:pStyle w:val="AnswerSpace"/>
                    <w:rPr>
                      <w:szCs w:val="23"/>
                    </w:rPr>
                  </w:pPr>
                </w:p>
              </w:tc>
              <w:tc>
                <w:tcPr>
                  <w:tcW w:w="2540" w:type="dxa"/>
                  <w:vMerge/>
                  <w:tcBorders>
                    <w:left w:val="nil"/>
                    <w:bottom w:val="nil"/>
                    <w:right w:val="nil"/>
                  </w:tcBorders>
                </w:tcPr>
                <w:p w14:paraId="5D5BB541" w14:textId="77777777" w:rsidR="001D6236" w:rsidRDefault="001D6236" w:rsidP="00E83BF7">
                  <w:pPr>
                    <w:pStyle w:val="AnswerSpace"/>
                    <w:rPr>
                      <w:szCs w:val="23"/>
                    </w:rPr>
                  </w:pPr>
                </w:p>
              </w:tc>
            </w:tr>
          </w:tbl>
          <w:p w14:paraId="5AE61A39" w14:textId="77777777" w:rsidR="001D6236" w:rsidRPr="00C53B2D" w:rsidRDefault="001D6236" w:rsidP="00E83BF7">
            <w:pPr>
              <w:pStyle w:val="SmallSpacer"/>
            </w:pPr>
          </w:p>
        </w:tc>
      </w:tr>
    </w:tbl>
    <w:p w14:paraId="46C93171" w14:textId="77777777" w:rsidR="001D6236" w:rsidRPr="00B34ED1" w:rsidRDefault="001D6236" w:rsidP="001D6236">
      <w:pPr>
        <w:pStyle w:val="SmallSpacer"/>
        <w:rPr>
          <w:sz w:val="2"/>
          <w:szCs w:val="2"/>
        </w:rPr>
      </w:pPr>
    </w:p>
    <w:tbl>
      <w:tblPr>
        <w:tblStyle w:val="TableGridLight"/>
        <w:tblW w:w="10589" w:type="dxa"/>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9"/>
      </w:tblGrid>
      <w:tr w:rsidR="001D6236" w:rsidRPr="00D22754" w14:paraId="7B022B8A" w14:textId="77777777" w:rsidTr="00E83BF7">
        <w:trPr>
          <w:cantSplit/>
          <w:trHeight w:val="3167"/>
        </w:trPr>
        <w:tc>
          <w:tcPr>
            <w:tcW w:w="10589" w:type="dxa"/>
          </w:tcPr>
          <w:p w14:paraId="2F7A9B96" w14:textId="77777777" w:rsidR="001D6236" w:rsidRDefault="001D6236" w:rsidP="00E83BF7">
            <w:pPr>
              <w:pStyle w:val="SmallSpacer"/>
            </w:pPr>
          </w:p>
          <w:tbl>
            <w:tblPr>
              <w:tblStyle w:val="TableGridLight"/>
              <w:tblW w:w="10296" w:type="dxa"/>
              <w:tblCellSpacing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E0" w:firstRow="1" w:lastRow="1" w:firstColumn="1" w:lastColumn="0" w:noHBand="1" w:noVBand="1"/>
            </w:tblPr>
            <w:tblGrid>
              <w:gridCol w:w="3849"/>
              <w:gridCol w:w="3778"/>
              <w:gridCol w:w="2669"/>
            </w:tblGrid>
            <w:tr w:rsidR="001D6236" w:rsidRPr="00582753" w14:paraId="3BF759E2" w14:textId="77777777" w:rsidTr="00E83BF7">
              <w:trPr>
                <w:trHeight w:val="283"/>
                <w:tblCellSpacing w:w="43" w:type="dxa"/>
              </w:trPr>
              <w:tc>
                <w:tcPr>
                  <w:tcW w:w="3720" w:type="dxa"/>
                  <w:tcBorders>
                    <w:top w:val="nil"/>
                    <w:left w:val="nil"/>
                    <w:bottom w:val="nil"/>
                    <w:right w:val="nil"/>
                  </w:tcBorders>
                </w:tcPr>
                <w:p w14:paraId="0DAF93AD" w14:textId="77777777" w:rsidR="001D6236" w:rsidRPr="00582753" w:rsidRDefault="001D6236" w:rsidP="00E83BF7">
                  <w:pPr>
                    <w:pStyle w:val="QuestionLabel"/>
                    <w:spacing w:before="0"/>
                  </w:pPr>
                  <w:r>
                    <w:rPr>
                      <w:szCs w:val="23"/>
                    </w:rPr>
                    <w:t>Name of person:</w:t>
                  </w:r>
                </w:p>
              </w:tc>
              <w:tc>
                <w:tcPr>
                  <w:tcW w:w="3692" w:type="dxa"/>
                  <w:tcBorders>
                    <w:top w:val="nil"/>
                    <w:left w:val="nil"/>
                    <w:bottom w:val="nil"/>
                    <w:right w:val="nil"/>
                  </w:tcBorders>
                </w:tcPr>
                <w:p w14:paraId="23C10095" w14:textId="77777777" w:rsidR="001D6236" w:rsidRPr="00582753" w:rsidRDefault="001D6236" w:rsidP="00E83BF7">
                  <w:pPr>
                    <w:pStyle w:val="QuestionLabel"/>
                    <w:spacing w:before="0"/>
                  </w:pPr>
                  <w:r>
                    <w:t>Income source:</w:t>
                  </w:r>
                </w:p>
              </w:tc>
              <w:tc>
                <w:tcPr>
                  <w:tcW w:w="2540" w:type="dxa"/>
                  <w:tcBorders>
                    <w:top w:val="nil"/>
                    <w:left w:val="nil"/>
                    <w:bottom w:val="nil"/>
                    <w:right w:val="nil"/>
                  </w:tcBorders>
                </w:tcPr>
                <w:p w14:paraId="3E401877" w14:textId="77777777" w:rsidR="001D6236" w:rsidRPr="00582753" w:rsidRDefault="001D6236" w:rsidP="00E83BF7">
                  <w:pPr>
                    <w:pStyle w:val="QuestionLabel"/>
                    <w:spacing w:before="0"/>
                  </w:pPr>
                  <w:r>
                    <w:t>Date income changed:</w:t>
                  </w:r>
                </w:p>
              </w:tc>
            </w:tr>
            <w:tr w:rsidR="001D6236" w14:paraId="2C73A174" w14:textId="77777777" w:rsidTr="00E83BF7">
              <w:trPr>
                <w:trHeight w:val="221"/>
                <w:tblCellSpacing w:w="43" w:type="dxa"/>
              </w:trPr>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005FA" w14:textId="77777777" w:rsidR="001D6236" w:rsidRDefault="001D6236" w:rsidP="00E83BF7">
                  <w:pPr>
                    <w:pStyle w:val="AnswerSpace"/>
                    <w:rPr>
                      <w:szCs w:val="23"/>
                    </w:rPr>
                  </w:pPr>
                </w:p>
              </w:tc>
              <w:tc>
                <w:tcPr>
                  <w:tcW w:w="3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31F741" w14:textId="77777777" w:rsidR="001D6236" w:rsidRDefault="001D6236" w:rsidP="00E83BF7">
                  <w:pPr>
                    <w:pStyle w:val="AnswerSpace"/>
                    <w:rPr>
                      <w:szCs w:val="23"/>
                    </w:rPr>
                  </w:pPr>
                </w:p>
              </w:tc>
              <w:tc>
                <w:tcPr>
                  <w:tcW w:w="2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72B44" w14:textId="77777777" w:rsidR="001D6236" w:rsidRDefault="001D6236" w:rsidP="00E83BF7">
                  <w:pPr>
                    <w:pStyle w:val="AnswerSpace"/>
                    <w:rPr>
                      <w:szCs w:val="23"/>
                    </w:rPr>
                  </w:pPr>
                </w:p>
              </w:tc>
            </w:tr>
            <w:tr w:rsidR="001D6236" w14:paraId="1B81F894" w14:textId="77777777" w:rsidTr="00E83BF7">
              <w:trPr>
                <w:trHeight w:val="288"/>
                <w:tblCellSpacing w:w="43" w:type="dxa"/>
              </w:trPr>
              <w:tc>
                <w:tcPr>
                  <w:tcW w:w="3720" w:type="dxa"/>
                  <w:tcBorders>
                    <w:top w:val="nil"/>
                    <w:left w:val="nil"/>
                    <w:bottom w:val="nil"/>
                    <w:right w:val="nil"/>
                  </w:tcBorders>
                </w:tcPr>
                <w:p w14:paraId="6B05B023" w14:textId="77777777" w:rsidR="001D6236" w:rsidRDefault="001D6236" w:rsidP="00E83BF7">
                  <w:pPr>
                    <w:pStyle w:val="QuestionLabel"/>
                  </w:pPr>
                  <w:r>
                    <w:t>Gross monthly income:</w:t>
                  </w:r>
                </w:p>
              </w:tc>
              <w:tc>
                <w:tcPr>
                  <w:tcW w:w="3692" w:type="dxa"/>
                  <w:tcBorders>
                    <w:top w:val="nil"/>
                    <w:left w:val="nil"/>
                    <w:bottom w:val="nil"/>
                    <w:right w:val="nil"/>
                  </w:tcBorders>
                </w:tcPr>
                <w:p w14:paraId="5443161D" w14:textId="77777777" w:rsidR="001D6236" w:rsidRDefault="001D6236" w:rsidP="00E83BF7">
                  <w:pPr>
                    <w:pStyle w:val="QuestionLabel"/>
                  </w:pPr>
                  <w:r>
                    <w:t>How often are you paid?</w:t>
                  </w:r>
                </w:p>
              </w:tc>
              <w:tc>
                <w:tcPr>
                  <w:tcW w:w="2540" w:type="dxa"/>
                  <w:tcBorders>
                    <w:top w:val="nil"/>
                    <w:left w:val="nil"/>
                    <w:bottom w:val="nil"/>
                    <w:right w:val="nil"/>
                  </w:tcBorders>
                </w:tcPr>
                <w:p w14:paraId="2CB449DA" w14:textId="77777777" w:rsidR="001D6236" w:rsidRDefault="001D6236" w:rsidP="00E83BF7">
                  <w:pPr>
                    <w:pStyle w:val="QuestionLabel"/>
                    <w:rPr>
                      <w:szCs w:val="23"/>
                    </w:rPr>
                  </w:pPr>
                  <w:r>
                    <w:rPr>
                      <w:szCs w:val="23"/>
                    </w:rPr>
                    <w:t>Rate of pay:</w:t>
                  </w:r>
                </w:p>
              </w:tc>
            </w:tr>
            <w:tr w:rsidR="001D6236" w14:paraId="7CC41A11" w14:textId="77777777" w:rsidTr="00E83BF7">
              <w:trPr>
                <w:trHeight w:val="221"/>
                <w:tblCellSpacing w:w="43" w:type="dxa"/>
              </w:trPr>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A0B13" w14:textId="77777777" w:rsidR="001D6236" w:rsidRDefault="001D6236" w:rsidP="00E83BF7">
                  <w:pPr>
                    <w:pStyle w:val="AnswerSpace"/>
                    <w:rPr>
                      <w:szCs w:val="23"/>
                    </w:rPr>
                  </w:pPr>
                  <w:r>
                    <w:rPr>
                      <w:szCs w:val="23"/>
                    </w:rPr>
                    <w:t>$</w:t>
                  </w:r>
                </w:p>
              </w:tc>
              <w:tc>
                <w:tcPr>
                  <w:tcW w:w="3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F7B26B" w14:textId="77777777" w:rsidR="001D6236" w:rsidRDefault="001D6236" w:rsidP="00E83BF7">
                  <w:pPr>
                    <w:pStyle w:val="AnswerSpace"/>
                    <w:rPr>
                      <w:szCs w:val="23"/>
                    </w:rPr>
                  </w:pPr>
                </w:p>
              </w:tc>
              <w:tc>
                <w:tcPr>
                  <w:tcW w:w="25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847688" w14:textId="77777777" w:rsidR="001D6236" w:rsidRDefault="001D6236" w:rsidP="00E83BF7">
                  <w:pPr>
                    <w:pStyle w:val="AnswerSpace"/>
                    <w:rPr>
                      <w:szCs w:val="23"/>
                    </w:rPr>
                  </w:pPr>
                  <w:r>
                    <w:rPr>
                      <w:szCs w:val="23"/>
                    </w:rPr>
                    <w:t>$</w:t>
                  </w:r>
                </w:p>
              </w:tc>
            </w:tr>
            <w:tr w:rsidR="001D6236" w14:paraId="4924EF15" w14:textId="77777777" w:rsidTr="00E83BF7">
              <w:trPr>
                <w:trHeight w:val="221"/>
                <w:tblCellSpacing w:w="43" w:type="dxa"/>
              </w:trPr>
              <w:tc>
                <w:tcPr>
                  <w:tcW w:w="3720" w:type="dxa"/>
                  <w:tcBorders>
                    <w:top w:val="nil"/>
                    <w:left w:val="nil"/>
                    <w:bottom w:val="nil"/>
                    <w:right w:val="nil"/>
                  </w:tcBorders>
                </w:tcPr>
                <w:p w14:paraId="0A28F624" w14:textId="77777777" w:rsidR="001D6236" w:rsidRDefault="001D6236" w:rsidP="00E83BF7">
                  <w:pPr>
                    <w:pStyle w:val="QuestionLabel"/>
                  </w:pPr>
                  <w:r>
                    <w:t>Minimum hours worked per week:</w:t>
                  </w:r>
                </w:p>
              </w:tc>
              <w:tc>
                <w:tcPr>
                  <w:tcW w:w="3692" w:type="dxa"/>
                  <w:tcBorders>
                    <w:top w:val="nil"/>
                    <w:left w:val="nil"/>
                    <w:bottom w:val="nil"/>
                    <w:right w:val="nil"/>
                  </w:tcBorders>
                </w:tcPr>
                <w:p w14:paraId="60776F36" w14:textId="77777777" w:rsidR="001D6236" w:rsidRDefault="001D6236" w:rsidP="00E83BF7">
                  <w:pPr>
                    <w:pStyle w:val="QuestionLabel"/>
                  </w:pPr>
                  <w:r>
                    <w:t>Maximum hours worked per week:</w:t>
                  </w:r>
                </w:p>
              </w:tc>
              <w:tc>
                <w:tcPr>
                  <w:tcW w:w="2540" w:type="dxa"/>
                  <w:vMerge w:val="restart"/>
                  <w:tcBorders>
                    <w:top w:val="nil"/>
                    <w:left w:val="nil"/>
                    <w:right w:val="nil"/>
                  </w:tcBorders>
                </w:tcPr>
                <w:p w14:paraId="60F243EE" w14:textId="77777777" w:rsidR="001D6236" w:rsidRPr="00B34ED1" w:rsidRDefault="001D6236" w:rsidP="00E83BF7">
                  <w:pPr>
                    <w:pStyle w:val="SideTip"/>
                  </w:pPr>
                  <w:r>
                    <w:t>If income isn’t from employment, hours can be left blank.</w:t>
                  </w:r>
                </w:p>
              </w:tc>
            </w:tr>
            <w:tr w:rsidR="001D6236" w14:paraId="49A56CFA" w14:textId="77777777" w:rsidTr="00E83BF7">
              <w:trPr>
                <w:trHeight w:val="216"/>
                <w:tblCellSpacing w:w="43" w:type="dxa"/>
              </w:trPr>
              <w:tc>
                <w:tcPr>
                  <w:tcW w:w="3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F4C881" w14:textId="77777777" w:rsidR="001D6236" w:rsidRDefault="001D6236" w:rsidP="00E83BF7">
                  <w:pPr>
                    <w:pStyle w:val="AnswerSpace"/>
                    <w:rPr>
                      <w:szCs w:val="23"/>
                    </w:rPr>
                  </w:pPr>
                </w:p>
              </w:tc>
              <w:tc>
                <w:tcPr>
                  <w:tcW w:w="3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BCC877" w14:textId="77777777" w:rsidR="001D6236" w:rsidRDefault="001D6236" w:rsidP="00E83BF7">
                  <w:pPr>
                    <w:pStyle w:val="AnswerSpace"/>
                    <w:rPr>
                      <w:szCs w:val="23"/>
                    </w:rPr>
                  </w:pPr>
                </w:p>
              </w:tc>
              <w:tc>
                <w:tcPr>
                  <w:tcW w:w="2540" w:type="dxa"/>
                  <w:vMerge/>
                  <w:tcBorders>
                    <w:left w:val="nil"/>
                    <w:bottom w:val="nil"/>
                    <w:right w:val="nil"/>
                  </w:tcBorders>
                </w:tcPr>
                <w:p w14:paraId="526361A2" w14:textId="77777777" w:rsidR="001D6236" w:rsidRDefault="001D6236" w:rsidP="00E83BF7">
                  <w:pPr>
                    <w:pStyle w:val="AnswerSpace"/>
                    <w:rPr>
                      <w:szCs w:val="23"/>
                    </w:rPr>
                  </w:pPr>
                </w:p>
              </w:tc>
            </w:tr>
          </w:tbl>
          <w:p w14:paraId="6A528696" w14:textId="77777777" w:rsidR="001D6236" w:rsidRPr="00B34ED1" w:rsidRDefault="001D6236" w:rsidP="00E83BF7">
            <w:pPr>
              <w:pStyle w:val="SectionSpacer"/>
            </w:pPr>
          </w:p>
        </w:tc>
      </w:tr>
      <w:tr w:rsidR="001D6236" w:rsidRPr="00D22754" w14:paraId="37D3A27A" w14:textId="77777777" w:rsidTr="00E83BF7">
        <w:trPr>
          <w:cantSplit/>
          <w:trHeight w:val="125"/>
        </w:trPr>
        <w:tc>
          <w:tcPr>
            <w:tcW w:w="10589" w:type="dxa"/>
          </w:tcPr>
          <w:p w14:paraId="1D4D416D" w14:textId="77777777" w:rsidR="001D6236" w:rsidRPr="00E9338C" w:rsidRDefault="001D6236" w:rsidP="00E83BF7">
            <w:pPr>
              <w:pStyle w:val="SmallSpacer"/>
            </w:pPr>
          </w:p>
        </w:tc>
      </w:tr>
      <w:tr w:rsidR="001D6236" w:rsidRPr="00D22754" w14:paraId="06971E0B" w14:textId="77777777" w:rsidTr="00E83BF7">
        <w:trPr>
          <w:cantSplit/>
          <w:trHeight w:val="269"/>
        </w:trPr>
        <w:tc>
          <w:tcPr>
            <w:tcW w:w="10589" w:type="dxa"/>
          </w:tcPr>
          <w:p w14:paraId="4D0CFEC8" w14:textId="77777777" w:rsidR="001D6236" w:rsidRPr="004D0FCF" w:rsidRDefault="001D6236" w:rsidP="00E83BF7">
            <w:pPr>
              <w:rPr>
                <w:b/>
                <w:bCs/>
              </w:rPr>
            </w:pPr>
            <w:r w:rsidRPr="004D0FCF">
              <w:rPr>
                <w:b/>
                <w:bCs/>
                <w:noProof/>
                <w14:ligatures w14:val="standardContextual"/>
              </w:rPr>
              <w:drawing>
                <wp:anchor distT="0" distB="0" distL="91440" distR="0" simplePos="0" relativeHeight="251754496" behindDoc="0" locked="0" layoutInCell="1" allowOverlap="1" wp14:anchorId="31A82780" wp14:editId="1B001D2A">
                  <wp:simplePos x="0" y="0"/>
                  <wp:positionH relativeFrom="column">
                    <wp:posOffset>-50165</wp:posOffset>
                  </wp:positionH>
                  <wp:positionV relativeFrom="paragraph">
                    <wp:posOffset>31278</wp:posOffset>
                  </wp:positionV>
                  <wp:extent cx="228600" cy="272053"/>
                  <wp:effectExtent l="0" t="0" r="0" b="0"/>
                  <wp:wrapSquare wrapText="bothSides"/>
                  <wp:docPr id="648623226" name="Picture 7"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796019" name="Picture 7" descr="A black background with a black square&#10;&#10;AI-generated content may be incorrect."/>
                          <pic:cNvPicPr/>
                        </pic:nvPicPr>
                        <pic:blipFill rotWithShape="1">
                          <a:blip r:embed="rId12" cstate="print">
                            <a:extLst>
                              <a:ext uri="{28A0092B-C50C-407E-A947-70E740481C1C}">
                                <a14:useLocalDpi xmlns:a14="http://schemas.microsoft.com/office/drawing/2010/main" val="0"/>
                              </a:ext>
                            </a:extLst>
                          </a:blip>
                          <a:srcRect l="26562" t="17257" r="24746" b="18968"/>
                          <a:stretch>
                            <a:fillRect/>
                          </a:stretch>
                        </pic:blipFill>
                        <pic:spPr bwMode="auto">
                          <a:xfrm>
                            <a:off x="0" y="0"/>
                            <a:ext cx="228600" cy="2720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D0FCF">
              <w:rPr>
                <w:b/>
                <w:bCs/>
              </w:rPr>
              <w:t>Attach proof of income, such as pay stubs, award letters, or a letter from your employer.</w:t>
            </w:r>
          </w:p>
        </w:tc>
      </w:tr>
    </w:tbl>
    <w:p w14:paraId="4A86CEF4" w14:textId="545D36F0" w:rsidR="00BB67DB" w:rsidRPr="00E9338C" w:rsidRDefault="00E9338C" w:rsidP="00E9338C">
      <w:pPr>
        <w:spacing w:before="0" w:after="160"/>
        <w:rPr>
          <w:rFonts w:eastAsiaTheme="majorEastAsia"/>
          <w:sz w:val="16"/>
          <w:szCs w:val="16"/>
        </w:rPr>
      </w:pPr>
      <w:r>
        <w:br w:type="page"/>
      </w:r>
    </w:p>
    <w:tbl>
      <w:tblPr>
        <w:tblStyle w:val="TableGridLight"/>
        <w:tblW w:w="10589" w:type="dxa"/>
        <w:tblInd w:w="-1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9"/>
      </w:tblGrid>
      <w:tr w:rsidR="00BB67DB" w:rsidRPr="00894423" w14:paraId="10780516" w14:textId="77777777" w:rsidTr="007F698F">
        <w:trPr>
          <w:trHeight w:val="20"/>
        </w:trPr>
        <w:tc>
          <w:tcPr>
            <w:tcW w:w="10589" w:type="dxa"/>
            <w:shd w:val="clear" w:color="auto" w:fill="E7E6E6" w:themeFill="background2"/>
          </w:tcPr>
          <w:p w14:paraId="0A3AE536" w14:textId="77777777" w:rsidR="00BB67DB" w:rsidRPr="00894423" w:rsidRDefault="00BB67DB" w:rsidP="007F698F">
            <w:pPr>
              <w:pStyle w:val="Heading1"/>
            </w:pPr>
            <w:r>
              <w:lastRenderedPageBreak/>
              <w:t>Expense Changes</w:t>
            </w:r>
          </w:p>
        </w:tc>
      </w:tr>
      <w:tr w:rsidR="00BB67DB" w:rsidRPr="00E05E11" w14:paraId="1810D69A" w14:textId="77777777" w:rsidTr="007F698F">
        <w:trPr>
          <w:trHeight w:val="20"/>
        </w:trPr>
        <w:tc>
          <w:tcPr>
            <w:tcW w:w="10589" w:type="dxa"/>
          </w:tcPr>
          <w:p w14:paraId="6767E6DF" w14:textId="7C451B60" w:rsidR="004D0FCF" w:rsidRPr="00E05E11" w:rsidRDefault="00BB67DB" w:rsidP="003907C1">
            <w:r w:rsidRPr="000A6AEF">
              <w:t xml:space="preserve">Fill out the table below for any expenses that have changed, including rent, mortgage, utilities, </w:t>
            </w:r>
            <w:r w:rsidR="00BF7283">
              <w:t xml:space="preserve">child support, </w:t>
            </w:r>
            <w:r w:rsidRPr="000A6AEF">
              <w:t>and dependent or</w:t>
            </w:r>
            <w:r>
              <w:t xml:space="preserve"> </w:t>
            </w:r>
            <w:r w:rsidRPr="000A6AEF">
              <w:t xml:space="preserve">child care expenses. If </w:t>
            </w:r>
            <w:r>
              <w:t>you</w:t>
            </w:r>
            <w:r w:rsidRPr="000A6AEF">
              <w:t xml:space="preserve"> have a household member who is 60 or older or has a</w:t>
            </w:r>
            <w:r>
              <w:t xml:space="preserve"> </w:t>
            </w:r>
            <w:r w:rsidRPr="000A6AEF">
              <w:t>disability, report any changes to out-of-pocket medical expenses of $35 or more.</w:t>
            </w:r>
          </w:p>
        </w:tc>
      </w:tr>
      <w:tr w:rsidR="00BB67DB" w14:paraId="38B5317E" w14:textId="77777777" w:rsidTr="007F698F">
        <w:trPr>
          <w:trHeight w:val="20"/>
        </w:trPr>
        <w:tc>
          <w:tcPr>
            <w:tcW w:w="10589" w:type="dxa"/>
          </w:tcPr>
          <w:tbl>
            <w:tblPr>
              <w:tblStyle w:val="TableGrid"/>
              <w:tblW w:w="10475" w:type="dxa"/>
              <w:tblBorders>
                <w:top w:val="none" w:sz="0" w:space="0" w:color="auto"/>
                <w:left w:val="none" w:sz="0" w:space="0" w:color="auto"/>
                <w:bottom w:val="single" w:sz="6" w:space="0" w:color="000000"/>
                <w:right w:val="none" w:sz="0" w:space="0" w:color="auto"/>
                <w:insideH w:val="single" w:sz="6" w:space="0" w:color="000000"/>
                <w:insideV w:val="single" w:sz="6" w:space="0" w:color="000000"/>
              </w:tblBorders>
              <w:tblLook w:val="04A0" w:firstRow="1" w:lastRow="0" w:firstColumn="1" w:lastColumn="0" w:noHBand="0" w:noVBand="1"/>
            </w:tblPr>
            <w:tblGrid>
              <w:gridCol w:w="2597"/>
              <w:gridCol w:w="2581"/>
              <w:gridCol w:w="1633"/>
              <w:gridCol w:w="2089"/>
              <w:gridCol w:w="1575"/>
            </w:tblGrid>
            <w:tr w:rsidR="00BB67DB" w:rsidRPr="00722759" w14:paraId="7E184741" w14:textId="77777777" w:rsidTr="002157BB">
              <w:trPr>
                <w:trHeight w:val="728"/>
              </w:trPr>
              <w:tc>
                <w:tcPr>
                  <w:tcW w:w="2597" w:type="dxa"/>
                  <w:tcBorders>
                    <w:top w:val="nil"/>
                    <w:bottom w:val="nil"/>
                    <w:right w:val="nil"/>
                  </w:tcBorders>
                  <w:shd w:val="clear" w:color="auto" w:fill="F2F2F2" w:themeFill="background1" w:themeFillShade="F2"/>
                </w:tcPr>
                <w:p w14:paraId="59058066" w14:textId="77777777" w:rsidR="00BB67DB" w:rsidRPr="0048627F" w:rsidRDefault="00BB67DB" w:rsidP="007F698F">
                  <w:pPr>
                    <w:pStyle w:val="QuestionLabel"/>
                  </w:pPr>
                  <w:r>
                    <w:t>Name of person with the expense</w:t>
                  </w:r>
                </w:p>
              </w:tc>
              <w:tc>
                <w:tcPr>
                  <w:tcW w:w="2581" w:type="dxa"/>
                  <w:tcBorders>
                    <w:top w:val="nil"/>
                    <w:left w:val="nil"/>
                    <w:bottom w:val="nil"/>
                    <w:right w:val="nil"/>
                  </w:tcBorders>
                  <w:shd w:val="clear" w:color="auto" w:fill="F2F2F2" w:themeFill="background1" w:themeFillShade="F2"/>
                </w:tcPr>
                <w:p w14:paraId="431BBA92" w14:textId="77777777" w:rsidR="00BB67DB" w:rsidRPr="0048627F" w:rsidRDefault="00BB67DB" w:rsidP="007F698F">
                  <w:pPr>
                    <w:pStyle w:val="QuestionLabel"/>
                  </w:pPr>
                  <w:r>
                    <w:t>Type of expense</w:t>
                  </w:r>
                </w:p>
              </w:tc>
              <w:tc>
                <w:tcPr>
                  <w:tcW w:w="1633" w:type="dxa"/>
                  <w:tcBorders>
                    <w:top w:val="nil"/>
                    <w:left w:val="nil"/>
                    <w:bottom w:val="nil"/>
                    <w:right w:val="nil"/>
                  </w:tcBorders>
                  <w:shd w:val="clear" w:color="auto" w:fill="F2F2F2" w:themeFill="background1" w:themeFillShade="F2"/>
                </w:tcPr>
                <w:p w14:paraId="19D15400" w14:textId="77777777" w:rsidR="00BB67DB" w:rsidRPr="0048627F" w:rsidRDefault="00BB67DB" w:rsidP="007F698F">
                  <w:pPr>
                    <w:pStyle w:val="QuestionLabel"/>
                  </w:pPr>
                  <w:commentRangeStart w:id="13"/>
                  <w:r>
                    <w:t>New amount</w:t>
                  </w:r>
                  <w:commentRangeEnd w:id="13"/>
                  <w:r w:rsidR="00B62AE0" w:rsidRPr="0048627F">
                    <w:rPr>
                      <w:rStyle w:val="CommentReference"/>
                      <w:sz w:val="24"/>
                      <w:szCs w:val="24"/>
                    </w:rPr>
                    <w:commentReference w:id="13"/>
                  </w:r>
                </w:p>
              </w:tc>
              <w:tc>
                <w:tcPr>
                  <w:tcW w:w="2089" w:type="dxa"/>
                  <w:tcBorders>
                    <w:top w:val="nil"/>
                    <w:left w:val="nil"/>
                    <w:bottom w:val="nil"/>
                    <w:right w:val="nil"/>
                  </w:tcBorders>
                  <w:shd w:val="clear" w:color="auto" w:fill="F2F2F2" w:themeFill="background1" w:themeFillShade="F2"/>
                </w:tcPr>
                <w:p w14:paraId="0E903921" w14:textId="77777777" w:rsidR="00BB67DB" w:rsidRPr="0048627F" w:rsidRDefault="00BB67DB" w:rsidP="007F698F">
                  <w:pPr>
                    <w:pStyle w:val="QuestionLabel"/>
                  </w:pPr>
                  <w:r>
                    <w:t>How often do you pay that amount?</w:t>
                  </w:r>
                </w:p>
              </w:tc>
              <w:tc>
                <w:tcPr>
                  <w:tcW w:w="1575" w:type="dxa"/>
                  <w:tcBorders>
                    <w:top w:val="nil"/>
                    <w:left w:val="nil"/>
                    <w:bottom w:val="nil"/>
                  </w:tcBorders>
                  <w:shd w:val="clear" w:color="auto" w:fill="F2F2F2" w:themeFill="background1" w:themeFillShade="F2"/>
                </w:tcPr>
                <w:p w14:paraId="4DEC5225" w14:textId="77777777" w:rsidR="00BB67DB" w:rsidRDefault="00BB67DB" w:rsidP="007F698F">
                  <w:pPr>
                    <w:pStyle w:val="QuestionLabel"/>
                  </w:pPr>
                  <w:r>
                    <w:t>Date of change</w:t>
                  </w:r>
                </w:p>
              </w:tc>
            </w:tr>
            <w:tr w:rsidR="00BB67DB" w:rsidRPr="00722759" w14:paraId="6CF257B3" w14:textId="77777777" w:rsidTr="002157BB">
              <w:trPr>
                <w:trHeight w:val="548"/>
              </w:trPr>
              <w:tc>
                <w:tcPr>
                  <w:tcW w:w="2597" w:type="dxa"/>
                  <w:tcBorders>
                    <w:top w:val="nil"/>
                    <w:bottom w:val="single" w:sz="4" w:space="0" w:color="000000" w:themeColor="text1"/>
                    <w:right w:val="single" w:sz="4" w:space="0" w:color="000000" w:themeColor="text1"/>
                  </w:tcBorders>
                </w:tcPr>
                <w:p w14:paraId="04728573" w14:textId="77777777" w:rsidR="00BB67DB" w:rsidRPr="004C25EC" w:rsidRDefault="00BB67DB" w:rsidP="007F698F">
                  <w:pPr>
                    <w:pStyle w:val="AnswerSpace"/>
                    <w:ind w:left="0"/>
                  </w:pPr>
                </w:p>
              </w:tc>
              <w:tc>
                <w:tcPr>
                  <w:tcW w:w="2581" w:type="dxa"/>
                  <w:tcBorders>
                    <w:top w:val="nil"/>
                    <w:left w:val="single" w:sz="4" w:space="0" w:color="000000" w:themeColor="text1"/>
                    <w:bottom w:val="single" w:sz="4" w:space="0" w:color="000000" w:themeColor="text1"/>
                    <w:right w:val="single" w:sz="4" w:space="0" w:color="000000" w:themeColor="text1"/>
                  </w:tcBorders>
                </w:tcPr>
                <w:p w14:paraId="3876316B" w14:textId="77777777" w:rsidR="00BB67DB" w:rsidRPr="004C25EC" w:rsidRDefault="00BB67DB" w:rsidP="007F698F">
                  <w:pPr>
                    <w:pStyle w:val="AnswerSpace"/>
                  </w:pPr>
                </w:p>
              </w:tc>
              <w:tc>
                <w:tcPr>
                  <w:tcW w:w="1633" w:type="dxa"/>
                  <w:tcBorders>
                    <w:top w:val="nil"/>
                    <w:left w:val="single" w:sz="4" w:space="0" w:color="000000" w:themeColor="text1"/>
                    <w:bottom w:val="single" w:sz="4" w:space="0" w:color="000000" w:themeColor="text1"/>
                    <w:right w:val="single" w:sz="4" w:space="0" w:color="000000" w:themeColor="text1"/>
                  </w:tcBorders>
                </w:tcPr>
                <w:p w14:paraId="2952A8E5" w14:textId="77777777" w:rsidR="00BB67DB" w:rsidRPr="00512E7F" w:rsidRDefault="00BB67DB" w:rsidP="007F698F">
                  <w:pPr>
                    <w:pStyle w:val="AnswerSpace"/>
                  </w:pPr>
                  <w:r>
                    <w:t>$</w:t>
                  </w:r>
                </w:p>
              </w:tc>
              <w:tc>
                <w:tcPr>
                  <w:tcW w:w="2089" w:type="dxa"/>
                  <w:tcBorders>
                    <w:top w:val="nil"/>
                    <w:left w:val="single" w:sz="4" w:space="0" w:color="000000" w:themeColor="text1"/>
                    <w:bottom w:val="single" w:sz="4" w:space="0" w:color="000000" w:themeColor="text1"/>
                    <w:right w:val="single" w:sz="4" w:space="0" w:color="000000" w:themeColor="text1"/>
                  </w:tcBorders>
                </w:tcPr>
                <w:p w14:paraId="6326168E" w14:textId="77777777" w:rsidR="00BB67DB" w:rsidRDefault="00BB67DB" w:rsidP="007F698F">
                  <w:pPr>
                    <w:pStyle w:val="AnswerSpace"/>
                  </w:pPr>
                </w:p>
              </w:tc>
              <w:tc>
                <w:tcPr>
                  <w:tcW w:w="1575" w:type="dxa"/>
                  <w:tcBorders>
                    <w:top w:val="nil"/>
                    <w:left w:val="single" w:sz="4" w:space="0" w:color="000000" w:themeColor="text1"/>
                    <w:bottom w:val="single" w:sz="4" w:space="0" w:color="000000" w:themeColor="text1"/>
                  </w:tcBorders>
                </w:tcPr>
                <w:p w14:paraId="473C3CB9" w14:textId="77777777" w:rsidR="00BB67DB" w:rsidRDefault="00BB67DB" w:rsidP="007F698F">
                  <w:pPr>
                    <w:pStyle w:val="RadioButton"/>
                    <w:numPr>
                      <w:ilvl w:val="0"/>
                      <w:numId w:val="0"/>
                    </w:numPr>
                    <w:ind w:left="360" w:hanging="360"/>
                  </w:pPr>
                </w:p>
              </w:tc>
            </w:tr>
            <w:tr w:rsidR="00BB67DB" w:rsidRPr="00722759" w14:paraId="10056128" w14:textId="77777777" w:rsidTr="002157BB">
              <w:trPr>
                <w:trHeight w:val="515"/>
              </w:trPr>
              <w:tc>
                <w:tcPr>
                  <w:tcW w:w="2597" w:type="dxa"/>
                  <w:tcBorders>
                    <w:top w:val="single" w:sz="4" w:space="0" w:color="000000" w:themeColor="text1"/>
                    <w:bottom w:val="single" w:sz="4" w:space="0" w:color="000000" w:themeColor="text1"/>
                    <w:right w:val="single" w:sz="4" w:space="0" w:color="000000" w:themeColor="text1"/>
                  </w:tcBorders>
                </w:tcPr>
                <w:p w14:paraId="281B6DB5" w14:textId="77777777" w:rsidR="00BB67DB" w:rsidRPr="004C25EC" w:rsidRDefault="00BB67DB" w:rsidP="007F698F">
                  <w:pPr>
                    <w:pStyle w:val="AnswerSpace"/>
                  </w:pPr>
                </w:p>
              </w:tc>
              <w:tc>
                <w:tcPr>
                  <w:tcW w:w="25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4C8003" w14:textId="77777777" w:rsidR="00BB67DB" w:rsidRPr="004C25EC" w:rsidRDefault="00BB67DB" w:rsidP="007F698F">
                  <w:pPr>
                    <w:pStyle w:val="AnswerSpace"/>
                  </w:pP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7C2F6" w14:textId="77777777" w:rsidR="00BB67DB" w:rsidRDefault="00BB67DB" w:rsidP="007F698F">
                  <w:pPr>
                    <w:pStyle w:val="AnswerSpace"/>
                  </w:pPr>
                  <w:r>
                    <w:t>$</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5F4956" w14:textId="77777777" w:rsidR="00BB67DB" w:rsidRPr="00DC3ACD" w:rsidRDefault="00BB67DB" w:rsidP="007F698F">
                  <w:pPr>
                    <w:pStyle w:val="AnswerSpace"/>
                    <w:rPr>
                      <w:u w:val="words"/>
                    </w:rPr>
                  </w:pPr>
                </w:p>
              </w:tc>
              <w:tc>
                <w:tcPr>
                  <w:tcW w:w="1575" w:type="dxa"/>
                  <w:tcBorders>
                    <w:top w:val="single" w:sz="4" w:space="0" w:color="000000" w:themeColor="text1"/>
                    <w:left w:val="single" w:sz="4" w:space="0" w:color="000000" w:themeColor="text1"/>
                    <w:bottom w:val="single" w:sz="4" w:space="0" w:color="000000" w:themeColor="text1"/>
                  </w:tcBorders>
                </w:tcPr>
                <w:p w14:paraId="268D265C" w14:textId="77777777" w:rsidR="00BB67DB" w:rsidRPr="00DC3ACD" w:rsidRDefault="00BB67DB" w:rsidP="007F698F">
                  <w:pPr>
                    <w:pStyle w:val="RadioButton"/>
                    <w:numPr>
                      <w:ilvl w:val="0"/>
                      <w:numId w:val="0"/>
                    </w:numPr>
                    <w:ind w:left="360" w:hanging="360"/>
                    <w:rPr>
                      <w:u w:val="words"/>
                    </w:rPr>
                  </w:pPr>
                </w:p>
              </w:tc>
            </w:tr>
            <w:tr w:rsidR="00BB67DB" w:rsidRPr="00722759" w14:paraId="05C32696" w14:textId="77777777" w:rsidTr="002157BB">
              <w:trPr>
                <w:trHeight w:val="569"/>
              </w:trPr>
              <w:tc>
                <w:tcPr>
                  <w:tcW w:w="2597" w:type="dxa"/>
                  <w:tcBorders>
                    <w:top w:val="single" w:sz="4" w:space="0" w:color="000000" w:themeColor="text1"/>
                    <w:bottom w:val="single" w:sz="4" w:space="0" w:color="000000" w:themeColor="text1"/>
                    <w:right w:val="single" w:sz="4" w:space="0" w:color="000000" w:themeColor="text1"/>
                  </w:tcBorders>
                </w:tcPr>
                <w:p w14:paraId="396CE4D1" w14:textId="77777777" w:rsidR="00BB67DB" w:rsidRPr="004C25EC" w:rsidRDefault="00BB67DB" w:rsidP="007F698F">
                  <w:pPr>
                    <w:pStyle w:val="AnswerSpace"/>
                  </w:pPr>
                </w:p>
              </w:tc>
              <w:tc>
                <w:tcPr>
                  <w:tcW w:w="25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302FD" w14:textId="77777777" w:rsidR="00BB67DB" w:rsidRPr="004C25EC" w:rsidRDefault="00BB67DB" w:rsidP="007F698F">
                  <w:pPr>
                    <w:pStyle w:val="AnswerSpace"/>
                  </w:pPr>
                </w:p>
              </w:tc>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6E51" w14:textId="7C8819CA" w:rsidR="00BB67DB" w:rsidRDefault="00BB67DB" w:rsidP="007F698F">
                  <w:pPr>
                    <w:pStyle w:val="AnswerSpace"/>
                  </w:pPr>
                  <w:r>
                    <w:t>$</w:t>
                  </w:r>
                </w:p>
              </w:tc>
              <w:tc>
                <w:tcPr>
                  <w:tcW w:w="2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2DB10" w14:textId="77777777" w:rsidR="00BB67DB" w:rsidRDefault="00BB67DB" w:rsidP="007F698F">
                  <w:pPr>
                    <w:pStyle w:val="AnswerSpace"/>
                  </w:pPr>
                </w:p>
              </w:tc>
              <w:tc>
                <w:tcPr>
                  <w:tcW w:w="1575" w:type="dxa"/>
                  <w:tcBorders>
                    <w:top w:val="single" w:sz="4" w:space="0" w:color="000000" w:themeColor="text1"/>
                    <w:left w:val="single" w:sz="4" w:space="0" w:color="000000" w:themeColor="text1"/>
                    <w:bottom w:val="single" w:sz="4" w:space="0" w:color="000000" w:themeColor="text1"/>
                  </w:tcBorders>
                </w:tcPr>
                <w:p w14:paraId="623AD325" w14:textId="77777777" w:rsidR="00BB67DB" w:rsidRDefault="00BB67DB" w:rsidP="007F698F">
                  <w:pPr>
                    <w:pStyle w:val="RadioButton"/>
                    <w:numPr>
                      <w:ilvl w:val="0"/>
                      <w:numId w:val="0"/>
                    </w:numPr>
                  </w:pPr>
                </w:p>
              </w:tc>
            </w:tr>
            <w:tr w:rsidR="00BB67DB" w:rsidRPr="00722759" w14:paraId="204D8908" w14:textId="77777777" w:rsidTr="002157BB">
              <w:trPr>
                <w:trHeight w:val="132"/>
              </w:trPr>
              <w:tc>
                <w:tcPr>
                  <w:tcW w:w="10475" w:type="dxa"/>
                  <w:gridSpan w:val="5"/>
                  <w:tcBorders>
                    <w:top w:val="single" w:sz="4" w:space="0" w:color="000000" w:themeColor="text1"/>
                    <w:bottom w:val="nil"/>
                  </w:tcBorders>
                </w:tcPr>
                <w:p w14:paraId="2AABEA70" w14:textId="4A04AAEE" w:rsidR="00BB67DB" w:rsidRPr="00E05E11" w:rsidRDefault="00BB67DB" w:rsidP="007F698F">
                  <w:pPr>
                    <w:pStyle w:val="SmallSpacer"/>
                  </w:pPr>
                  <w:r>
                    <w:tab/>
                  </w:r>
                </w:p>
              </w:tc>
            </w:tr>
          </w:tbl>
          <w:p w14:paraId="5518EFD2" w14:textId="77777777" w:rsidR="00BB67DB" w:rsidRDefault="00BB67DB" w:rsidP="007F698F"/>
        </w:tc>
      </w:tr>
      <w:tr w:rsidR="004D0FCF" w14:paraId="74A4E93B" w14:textId="77777777" w:rsidTr="007F698F">
        <w:trPr>
          <w:trHeight w:val="20"/>
        </w:trPr>
        <w:tc>
          <w:tcPr>
            <w:tcW w:w="10589" w:type="dxa"/>
          </w:tcPr>
          <w:p w14:paraId="78DDEB9D" w14:textId="67AF8FBE" w:rsidR="004D0FCF" w:rsidRDefault="004D0FCF" w:rsidP="004D0FCF">
            <w:pPr>
              <w:pStyle w:val="QuestionLabel"/>
            </w:pPr>
            <w:r w:rsidRPr="00533823">
              <w:rPr>
                <w:b w:val="0"/>
                <w:bCs w:val="0"/>
                <w:noProof/>
                <w14:ligatures w14:val="standardContextual"/>
              </w:rPr>
              <w:drawing>
                <wp:anchor distT="0" distB="0" distL="91440" distR="0" simplePos="0" relativeHeight="251746304" behindDoc="0" locked="0" layoutInCell="1" allowOverlap="1" wp14:anchorId="162CCC56" wp14:editId="5FA50486">
                  <wp:simplePos x="0" y="0"/>
                  <wp:positionH relativeFrom="column">
                    <wp:posOffset>-4445</wp:posOffset>
                  </wp:positionH>
                  <wp:positionV relativeFrom="paragraph">
                    <wp:posOffset>40</wp:posOffset>
                  </wp:positionV>
                  <wp:extent cx="192405" cy="271780"/>
                  <wp:effectExtent l="0" t="0" r="0" b="0"/>
                  <wp:wrapSquare wrapText="bothSides"/>
                  <wp:docPr id="180604574" name="Picture 7"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796019" name="Picture 7" descr="A black background with a black square&#10;&#10;AI-generated content may be incorrect."/>
                          <pic:cNvPicPr/>
                        </pic:nvPicPr>
                        <pic:blipFill rotWithShape="1">
                          <a:blip r:embed="rId12" cstate="print">
                            <a:extLst>
                              <a:ext uri="{28A0092B-C50C-407E-A947-70E740481C1C}">
                                <a14:useLocalDpi xmlns:a14="http://schemas.microsoft.com/office/drawing/2010/main" val="0"/>
                              </a:ext>
                            </a:extLst>
                          </a:blip>
                          <a:srcRect l="34187" t="17257" r="24745" b="18968"/>
                          <a:stretch>
                            <a:fillRect/>
                          </a:stretch>
                        </pic:blipFill>
                        <pic:spPr bwMode="auto">
                          <a:xfrm>
                            <a:off x="0" y="0"/>
                            <a:ext cx="192405" cy="27178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33823">
              <w:t>Attach proof of expense changes, such as rent, mortgage, utilities,</w:t>
            </w:r>
            <w:r w:rsidR="009076B5">
              <w:t xml:space="preserve"> </w:t>
            </w:r>
            <w:r w:rsidRPr="00533823">
              <w:t>dependent</w:t>
            </w:r>
            <w:r w:rsidR="009076B5">
              <w:t xml:space="preserve"> care,</w:t>
            </w:r>
            <w:r w:rsidRPr="00533823">
              <w:t xml:space="preserve"> or child care bills.</w:t>
            </w:r>
          </w:p>
        </w:tc>
      </w:tr>
    </w:tbl>
    <w:p w14:paraId="5BD4B8FB" w14:textId="062AF37E" w:rsidR="00BB67DB" w:rsidRDefault="00BB67DB" w:rsidP="001E5A3D">
      <w:pPr>
        <w:pStyle w:val="SectionSpacer"/>
      </w:pPr>
    </w:p>
    <w:tbl>
      <w:tblPr>
        <w:tblStyle w:val="TableGridLight"/>
        <w:tblW w:w="10589" w:type="dxa"/>
        <w:tblInd w:w="-1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9"/>
      </w:tblGrid>
      <w:tr w:rsidR="00BB67DB" w:rsidRPr="00894423" w14:paraId="0FE6475E" w14:textId="77777777" w:rsidTr="00BB67DB">
        <w:trPr>
          <w:trHeight w:val="20"/>
        </w:trPr>
        <w:tc>
          <w:tcPr>
            <w:tcW w:w="10589" w:type="dxa"/>
            <w:shd w:val="clear" w:color="auto" w:fill="E7E6E6" w:themeFill="background2"/>
          </w:tcPr>
          <w:p w14:paraId="229A2E13" w14:textId="2AFBA82B" w:rsidR="00BB67DB" w:rsidRPr="00894423" w:rsidRDefault="00B62AE0" w:rsidP="004D0FCF">
            <w:pPr>
              <w:pStyle w:val="Heading1"/>
            </w:pPr>
            <w:r>
              <w:t>Financial Resource Changes</w:t>
            </w:r>
          </w:p>
        </w:tc>
      </w:tr>
      <w:tr w:rsidR="00BB67DB" w:rsidRPr="00E05E11" w14:paraId="6354F239" w14:textId="77777777" w:rsidTr="00147869">
        <w:trPr>
          <w:trHeight w:val="525"/>
        </w:trPr>
        <w:tc>
          <w:tcPr>
            <w:tcW w:w="10589" w:type="dxa"/>
          </w:tcPr>
          <w:p w14:paraId="091AB42F" w14:textId="77777777" w:rsidR="003907C1" w:rsidRDefault="00F34656" w:rsidP="007F698F">
            <w:pPr>
              <w:rPr>
                <w:rFonts w:cs="Calibri"/>
                <w:color w:val="000000"/>
              </w:rPr>
            </w:pPr>
            <w:r>
              <w:rPr>
                <w:rFonts w:cs="Calibri"/>
                <w:color w:val="000000"/>
              </w:rPr>
              <w:t>Answer the question</w:t>
            </w:r>
            <w:r w:rsidR="00BB67DB" w:rsidRPr="00D537A3">
              <w:rPr>
                <w:rFonts w:cs="Calibri"/>
                <w:color w:val="000000"/>
              </w:rPr>
              <w:t xml:space="preserve"> below if </w:t>
            </w:r>
            <w:r w:rsidR="00B62AE0">
              <w:rPr>
                <w:rFonts w:cs="Calibri"/>
                <w:color w:val="000000"/>
              </w:rPr>
              <w:t xml:space="preserve">the </w:t>
            </w:r>
            <w:r w:rsidR="00B62AE0" w:rsidRPr="004B33BA">
              <w:rPr>
                <w:rFonts w:cs="Calibri"/>
                <w:color w:val="000000"/>
              </w:rPr>
              <w:t xml:space="preserve">total amount of </w:t>
            </w:r>
            <w:r w:rsidRPr="004B33BA">
              <w:rPr>
                <w:rFonts w:cs="Calibri"/>
                <w:color w:val="000000"/>
              </w:rPr>
              <w:t>money</w:t>
            </w:r>
            <w:r w:rsidR="00B62AE0">
              <w:rPr>
                <w:rFonts w:cs="Calibri"/>
                <w:color w:val="000000"/>
              </w:rPr>
              <w:t xml:space="preserve"> your household has</w:t>
            </w:r>
            <w:r w:rsidR="00BB67DB" w:rsidRPr="00D537A3">
              <w:rPr>
                <w:rFonts w:cs="Calibri"/>
                <w:color w:val="000000"/>
              </w:rPr>
              <w:t xml:space="preserve"> (including cash, checking or savings accounts,</w:t>
            </w:r>
            <w:r w:rsidR="00BB67DB">
              <w:rPr>
                <w:rFonts w:cs="Calibri"/>
                <w:color w:val="000000"/>
              </w:rPr>
              <w:t xml:space="preserve"> </w:t>
            </w:r>
            <w:r w:rsidR="00BB67DB" w:rsidRPr="00D537A3">
              <w:rPr>
                <w:rFonts w:cs="Calibri"/>
                <w:color w:val="000000"/>
              </w:rPr>
              <w:t xml:space="preserve">stocks, or bonds) </w:t>
            </w:r>
            <w:r w:rsidR="00B62AE0" w:rsidRPr="004B33BA">
              <w:rPr>
                <w:rFonts w:cs="Calibri"/>
                <w:color w:val="000000"/>
              </w:rPr>
              <w:t>increased</w:t>
            </w:r>
            <w:r w:rsidR="00BB67DB" w:rsidRPr="00D537A3">
              <w:rPr>
                <w:rFonts w:cs="Calibri"/>
                <w:color w:val="000000"/>
              </w:rPr>
              <w:t xml:space="preserve"> above your program limit of</w:t>
            </w:r>
            <w:r w:rsidR="00BB67DB">
              <w:rPr>
                <w:rFonts w:cs="Calibri"/>
                <w:color w:val="000000"/>
              </w:rPr>
              <w:t xml:space="preserve"> </w:t>
            </w:r>
            <w:r w:rsidR="00BB67DB" w:rsidRPr="00B62AE0">
              <w:rPr>
                <w:rFonts w:cs="Calibri"/>
                <w:b/>
                <w:bCs/>
                <w:color w:val="000000"/>
              </w:rPr>
              <w:t>$3,000</w:t>
            </w:r>
            <w:r w:rsidR="00BB67DB" w:rsidRPr="00D537A3">
              <w:rPr>
                <w:rFonts w:cs="Calibri"/>
                <w:color w:val="000000"/>
              </w:rPr>
              <w:t xml:space="preserve"> (or $4,500 if someone in your household is 60 or older or has a disability)</w:t>
            </w:r>
            <w:r w:rsidR="00BB67DB">
              <w:rPr>
                <w:rFonts w:cs="Calibri"/>
                <w:color w:val="000000"/>
              </w:rPr>
              <w:t xml:space="preserve">. </w:t>
            </w:r>
          </w:p>
          <w:tbl>
            <w:tblPr>
              <w:tblStyle w:val="TableGridLight"/>
              <w:tblW w:w="10398" w:type="dxa"/>
              <w:tblCellSpacing w:w="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E0" w:firstRow="1" w:lastRow="1" w:firstColumn="1" w:lastColumn="0" w:noHBand="1" w:noVBand="1"/>
            </w:tblPr>
            <w:tblGrid>
              <w:gridCol w:w="5475"/>
              <w:gridCol w:w="4923"/>
            </w:tblGrid>
            <w:tr w:rsidR="002157BB" w:rsidRPr="00582753" w14:paraId="4EA61EE6" w14:textId="77777777" w:rsidTr="002157BB">
              <w:trPr>
                <w:trHeight w:val="283"/>
                <w:tblCellSpacing w:w="43" w:type="dxa"/>
              </w:trPr>
              <w:tc>
                <w:tcPr>
                  <w:tcW w:w="5346" w:type="dxa"/>
                </w:tcPr>
                <w:p w14:paraId="782AA5F5" w14:textId="04350918" w:rsidR="002157BB" w:rsidRPr="006457F5" w:rsidRDefault="002157BB" w:rsidP="002157BB">
                  <w:pPr>
                    <w:pStyle w:val="QuestionLabel"/>
                    <w:spacing w:before="0"/>
                    <w:rPr>
                      <w:color w:val="000000" w:themeColor="text1"/>
                    </w:rPr>
                  </w:pPr>
                  <w:r>
                    <w:rPr>
                      <w:color w:val="000000" w:themeColor="text1"/>
                      <w:szCs w:val="23"/>
                    </w:rPr>
                    <w:t>What is the total amount your household has now?</w:t>
                  </w:r>
                </w:p>
              </w:tc>
              <w:tc>
                <w:tcPr>
                  <w:tcW w:w="4794" w:type="dxa"/>
                </w:tcPr>
                <w:p w14:paraId="172DAF2D" w14:textId="01AA8CED" w:rsidR="002157BB" w:rsidRPr="00582753" w:rsidRDefault="002157BB" w:rsidP="002157BB">
                  <w:pPr>
                    <w:pStyle w:val="QuestionLabel"/>
                    <w:spacing w:before="0"/>
                  </w:pPr>
                </w:p>
              </w:tc>
            </w:tr>
            <w:tr w:rsidR="002157BB" w14:paraId="6CD63248" w14:textId="77777777" w:rsidTr="002157BB">
              <w:trPr>
                <w:trHeight w:val="396"/>
                <w:tblCellSpacing w:w="43" w:type="dxa"/>
              </w:trPr>
              <w:tc>
                <w:tcPr>
                  <w:tcW w:w="1022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30F7E" w14:textId="3D68F9CE" w:rsidR="002157BB" w:rsidRPr="002157BB" w:rsidRDefault="002157BB" w:rsidP="002157BB">
                  <w:pPr>
                    <w:rPr>
                      <w:lang w:eastAsia="en-US"/>
                    </w:rPr>
                  </w:pPr>
                  <w:r>
                    <w:rPr>
                      <w:lang w:eastAsia="en-US"/>
                    </w:rPr>
                    <w:t xml:space="preserve"> $ </w:t>
                  </w:r>
                </w:p>
              </w:tc>
            </w:tr>
          </w:tbl>
          <w:p w14:paraId="104C89F3" w14:textId="4485A92B" w:rsidR="002157BB" w:rsidRPr="00E05E11" w:rsidRDefault="002157BB" w:rsidP="007F698F">
            <w:pPr>
              <w:rPr>
                <w:rFonts w:cs="Calibri"/>
                <w:color w:val="000000"/>
              </w:rPr>
            </w:pPr>
          </w:p>
        </w:tc>
      </w:tr>
      <w:tr w:rsidR="004D0FCF" w:rsidRPr="00E05E11" w14:paraId="75D07588" w14:textId="77777777" w:rsidTr="00147869">
        <w:trPr>
          <w:trHeight w:val="525"/>
        </w:trPr>
        <w:tc>
          <w:tcPr>
            <w:tcW w:w="10589" w:type="dxa"/>
          </w:tcPr>
          <w:p w14:paraId="6F60F629" w14:textId="54F558F2" w:rsidR="004D0FCF" w:rsidRDefault="004D0FCF" w:rsidP="0036367D">
            <w:pPr>
              <w:pStyle w:val="QuestionLabel"/>
            </w:pPr>
            <w:r w:rsidRPr="00533823">
              <w:rPr>
                <w:b w:val="0"/>
                <w:bCs w:val="0"/>
                <w:noProof/>
                <w14:ligatures w14:val="standardContextual"/>
              </w:rPr>
              <w:drawing>
                <wp:anchor distT="0" distB="0" distL="91440" distR="0" simplePos="0" relativeHeight="251748352" behindDoc="0" locked="0" layoutInCell="1" allowOverlap="1" wp14:anchorId="22D3DFA9" wp14:editId="249769EE">
                  <wp:simplePos x="0" y="0"/>
                  <wp:positionH relativeFrom="column">
                    <wp:posOffset>-3175</wp:posOffset>
                  </wp:positionH>
                  <wp:positionV relativeFrom="paragraph">
                    <wp:posOffset>2540</wp:posOffset>
                  </wp:positionV>
                  <wp:extent cx="195580" cy="271780"/>
                  <wp:effectExtent l="0" t="0" r="0" b="0"/>
                  <wp:wrapSquare wrapText="bothSides"/>
                  <wp:docPr id="1877121825" name="Picture 7"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796019" name="Picture 7" descr="A black background with a black square&#10;&#10;AI-generated content may be incorrect."/>
                          <pic:cNvPicPr/>
                        </pic:nvPicPr>
                        <pic:blipFill rotWithShape="1">
                          <a:blip r:embed="rId12" cstate="print">
                            <a:extLst>
                              <a:ext uri="{28A0092B-C50C-407E-A947-70E740481C1C}">
                                <a14:useLocalDpi xmlns:a14="http://schemas.microsoft.com/office/drawing/2010/main" val="0"/>
                              </a:ext>
                            </a:extLst>
                          </a:blip>
                          <a:srcRect l="33420" t="17257" r="24746" b="18968"/>
                          <a:stretch>
                            <a:fillRect/>
                          </a:stretch>
                        </pic:blipFill>
                        <pic:spPr bwMode="auto">
                          <a:xfrm>
                            <a:off x="0" y="0"/>
                            <a:ext cx="195580" cy="27178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33823">
              <w:t xml:space="preserve">Attach proof of </w:t>
            </w:r>
            <w:r>
              <w:t xml:space="preserve">resources, such as bank statements or </w:t>
            </w:r>
            <w:r w:rsidR="00A6243D">
              <w:t>a letter from your financial institution</w:t>
            </w:r>
            <w:r>
              <w:t>.</w:t>
            </w:r>
          </w:p>
        </w:tc>
      </w:tr>
    </w:tbl>
    <w:p w14:paraId="247226A7" w14:textId="77777777" w:rsidR="003907C1" w:rsidRDefault="003907C1" w:rsidP="003907C1">
      <w:pPr>
        <w:pStyle w:val="SectionSpacer"/>
      </w:pPr>
    </w:p>
    <w:tbl>
      <w:tblPr>
        <w:tblStyle w:val="TableGridLight"/>
        <w:tblW w:w="10589" w:type="dxa"/>
        <w:tblInd w:w="-1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89"/>
      </w:tblGrid>
      <w:tr w:rsidR="004D0FCF" w14:paraId="4ECBAF9E" w14:textId="77777777" w:rsidTr="004D0FCF">
        <w:trPr>
          <w:trHeight w:val="20"/>
        </w:trPr>
        <w:tc>
          <w:tcPr>
            <w:tcW w:w="10589" w:type="dxa"/>
            <w:shd w:val="clear" w:color="auto" w:fill="E7E6E6" w:themeFill="background2"/>
          </w:tcPr>
          <w:p w14:paraId="24398C64" w14:textId="23A1D538" w:rsidR="004D0FCF" w:rsidRDefault="004D0FCF" w:rsidP="009076B5">
            <w:pPr>
              <w:pStyle w:val="Heading1"/>
            </w:pPr>
            <w:r>
              <w:t>Vehicle</w:t>
            </w:r>
            <w:r w:rsidR="00B62AE0">
              <w:t xml:space="preserve"> Changes</w:t>
            </w:r>
          </w:p>
        </w:tc>
      </w:tr>
      <w:tr w:rsidR="00BB67DB" w14:paraId="63A2619D" w14:textId="77777777" w:rsidTr="007F698F">
        <w:trPr>
          <w:trHeight w:val="20"/>
        </w:trPr>
        <w:tc>
          <w:tcPr>
            <w:tcW w:w="10589" w:type="dxa"/>
          </w:tcPr>
          <w:p w14:paraId="43E28202" w14:textId="225F7C87" w:rsidR="00BB67DB" w:rsidRDefault="00147869" w:rsidP="007F698F">
            <w:r>
              <w:t>Fill out the table below if anyone in your household bought, sold</w:t>
            </w:r>
            <w:r w:rsidR="00836CFA">
              <w:t xml:space="preserve">, or was given </w:t>
            </w:r>
            <w:r>
              <w:t>a car, motorcycle, boat, camper, or other vehicle.</w:t>
            </w:r>
          </w:p>
        </w:tc>
      </w:tr>
      <w:tr w:rsidR="003907C1" w14:paraId="7C911B9B" w14:textId="77777777" w:rsidTr="007F698F">
        <w:trPr>
          <w:trHeight w:val="20"/>
        </w:trPr>
        <w:tc>
          <w:tcPr>
            <w:tcW w:w="10589" w:type="dxa"/>
          </w:tcPr>
          <w:tbl>
            <w:tblPr>
              <w:tblStyle w:val="TableGrid"/>
              <w:tblW w:w="10475" w:type="dxa"/>
              <w:tblBorders>
                <w:top w:val="none" w:sz="0" w:space="0" w:color="auto"/>
                <w:left w:val="none" w:sz="0" w:space="0" w:color="auto"/>
                <w:bottom w:val="single" w:sz="6" w:space="0" w:color="000000"/>
                <w:right w:val="none" w:sz="0" w:space="0" w:color="auto"/>
                <w:insideH w:val="single" w:sz="6" w:space="0" w:color="000000"/>
                <w:insideV w:val="single" w:sz="6" w:space="0" w:color="000000"/>
              </w:tblBorders>
              <w:tblLook w:val="04A0" w:firstRow="1" w:lastRow="0" w:firstColumn="1" w:lastColumn="0" w:noHBand="0" w:noVBand="1"/>
            </w:tblPr>
            <w:tblGrid>
              <w:gridCol w:w="2514"/>
              <w:gridCol w:w="2062"/>
              <w:gridCol w:w="1452"/>
              <w:gridCol w:w="1800"/>
              <w:gridCol w:w="2647"/>
            </w:tblGrid>
            <w:tr w:rsidR="003907C1" w:rsidRPr="00722759" w14:paraId="06C3FD12" w14:textId="77777777" w:rsidTr="002157BB">
              <w:trPr>
                <w:trHeight w:val="458"/>
              </w:trPr>
              <w:tc>
                <w:tcPr>
                  <w:tcW w:w="2514" w:type="dxa"/>
                  <w:tcBorders>
                    <w:top w:val="nil"/>
                    <w:bottom w:val="nil"/>
                    <w:right w:val="nil"/>
                  </w:tcBorders>
                  <w:shd w:val="clear" w:color="auto" w:fill="F2F2F2" w:themeFill="background1" w:themeFillShade="F2"/>
                </w:tcPr>
                <w:p w14:paraId="2651D186" w14:textId="77777777" w:rsidR="003907C1" w:rsidRPr="0048627F" w:rsidRDefault="003907C1" w:rsidP="003907C1">
                  <w:pPr>
                    <w:pStyle w:val="QuestionLabel"/>
                  </w:pPr>
                  <w:r>
                    <w:t>Make of vehicle</w:t>
                  </w:r>
                </w:p>
              </w:tc>
              <w:tc>
                <w:tcPr>
                  <w:tcW w:w="2062" w:type="dxa"/>
                  <w:tcBorders>
                    <w:top w:val="nil"/>
                    <w:left w:val="nil"/>
                    <w:bottom w:val="nil"/>
                    <w:right w:val="nil"/>
                  </w:tcBorders>
                  <w:shd w:val="clear" w:color="auto" w:fill="F2F2F2" w:themeFill="background1" w:themeFillShade="F2"/>
                </w:tcPr>
                <w:p w14:paraId="2BDFDB12" w14:textId="77777777" w:rsidR="003907C1" w:rsidRPr="0048627F" w:rsidRDefault="003907C1" w:rsidP="003907C1">
                  <w:pPr>
                    <w:pStyle w:val="QuestionLabel"/>
                  </w:pPr>
                  <w:r>
                    <w:t>Model</w:t>
                  </w:r>
                </w:p>
              </w:tc>
              <w:tc>
                <w:tcPr>
                  <w:tcW w:w="1452" w:type="dxa"/>
                  <w:tcBorders>
                    <w:top w:val="nil"/>
                    <w:left w:val="nil"/>
                    <w:bottom w:val="nil"/>
                    <w:right w:val="nil"/>
                  </w:tcBorders>
                  <w:shd w:val="clear" w:color="auto" w:fill="F2F2F2" w:themeFill="background1" w:themeFillShade="F2"/>
                </w:tcPr>
                <w:p w14:paraId="45E40FC4" w14:textId="77777777" w:rsidR="003907C1" w:rsidRPr="0048627F" w:rsidRDefault="003907C1" w:rsidP="003907C1">
                  <w:pPr>
                    <w:pStyle w:val="QuestionLabel"/>
                  </w:pPr>
                  <w:r>
                    <w:t>Year</w:t>
                  </w:r>
                </w:p>
              </w:tc>
              <w:tc>
                <w:tcPr>
                  <w:tcW w:w="1800" w:type="dxa"/>
                  <w:tcBorders>
                    <w:top w:val="nil"/>
                    <w:left w:val="nil"/>
                    <w:bottom w:val="nil"/>
                    <w:right w:val="nil"/>
                  </w:tcBorders>
                  <w:shd w:val="clear" w:color="auto" w:fill="F2F2F2" w:themeFill="background1" w:themeFillShade="F2"/>
                </w:tcPr>
                <w:p w14:paraId="593D9DF4" w14:textId="4D98C778" w:rsidR="003907C1" w:rsidRPr="00836CFA" w:rsidRDefault="003907C1" w:rsidP="003907C1">
                  <w:pPr>
                    <w:pStyle w:val="QuestionLabel"/>
                    <w:rPr>
                      <w:b w:val="0"/>
                      <w:bCs w:val="0"/>
                    </w:rPr>
                  </w:pPr>
                  <w:r>
                    <w:t>Value</w:t>
                  </w:r>
                  <w:r w:rsidR="00836CFA">
                    <w:t xml:space="preserve"> </w:t>
                  </w:r>
                </w:p>
              </w:tc>
              <w:tc>
                <w:tcPr>
                  <w:tcW w:w="2647" w:type="dxa"/>
                  <w:tcBorders>
                    <w:top w:val="nil"/>
                    <w:left w:val="nil"/>
                    <w:bottom w:val="nil"/>
                  </w:tcBorders>
                  <w:shd w:val="clear" w:color="auto" w:fill="F2F2F2" w:themeFill="background1" w:themeFillShade="F2"/>
                </w:tcPr>
                <w:p w14:paraId="2BE18BFC" w14:textId="50F0F252" w:rsidR="003907C1" w:rsidRPr="00836CFA" w:rsidRDefault="00836CFA" w:rsidP="003907C1">
                  <w:pPr>
                    <w:pStyle w:val="QuestionLabel"/>
                    <w:rPr>
                      <w:b w:val="0"/>
                      <w:bCs w:val="0"/>
                    </w:rPr>
                  </w:pPr>
                  <w:r>
                    <w:t>Type of change</w:t>
                  </w:r>
                </w:p>
              </w:tc>
            </w:tr>
            <w:tr w:rsidR="00836CFA" w:rsidRPr="00722759" w14:paraId="69B0B4AB" w14:textId="77777777" w:rsidTr="002157BB">
              <w:trPr>
                <w:trHeight w:val="548"/>
              </w:trPr>
              <w:tc>
                <w:tcPr>
                  <w:tcW w:w="2514" w:type="dxa"/>
                  <w:tcBorders>
                    <w:top w:val="nil"/>
                    <w:bottom w:val="single" w:sz="4" w:space="0" w:color="000000" w:themeColor="text1"/>
                    <w:right w:val="single" w:sz="4" w:space="0" w:color="000000" w:themeColor="text1"/>
                  </w:tcBorders>
                  <w:vAlign w:val="center"/>
                </w:tcPr>
                <w:p w14:paraId="27D049B2" w14:textId="77777777" w:rsidR="00836CFA" w:rsidRPr="004C25EC" w:rsidRDefault="00836CFA" w:rsidP="003907C1">
                  <w:pPr>
                    <w:pStyle w:val="AnswerSpace"/>
                    <w:ind w:left="0"/>
                  </w:pPr>
                </w:p>
              </w:tc>
              <w:tc>
                <w:tcPr>
                  <w:tcW w:w="2062" w:type="dxa"/>
                  <w:tcBorders>
                    <w:top w:val="nil"/>
                    <w:left w:val="single" w:sz="4" w:space="0" w:color="000000" w:themeColor="text1"/>
                    <w:bottom w:val="single" w:sz="4" w:space="0" w:color="000000" w:themeColor="text1"/>
                    <w:right w:val="single" w:sz="4" w:space="0" w:color="000000" w:themeColor="text1"/>
                  </w:tcBorders>
                  <w:vAlign w:val="center"/>
                </w:tcPr>
                <w:p w14:paraId="7CA8074E" w14:textId="77777777" w:rsidR="00836CFA" w:rsidRPr="004C25EC" w:rsidRDefault="00836CFA" w:rsidP="003907C1">
                  <w:pPr>
                    <w:pStyle w:val="AnswerSpace"/>
                  </w:pPr>
                </w:p>
              </w:tc>
              <w:tc>
                <w:tcPr>
                  <w:tcW w:w="1452" w:type="dxa"/>
                  <w:tcBorders>
                    <w:top w:val="nil"/>
                    <w:left w:val="single" w:sz="4" w:space="0" w:color="000000" w:themeColor="text1"/>
                    <w:bottom w:val="single" w:sz="4" w:space="0" w:color="000000" w:themeColor="text1"/>
                    <w:right w:val="single" w:sz="4" w:space="0" w:color="000000" w:themeColor="text1"/>
                  </w:tcBorders>
                  <w:vAlign w:val="center"/>
                </w:tcPr>
                <w:p w14:paraId="552D2CC7" w14:textId="77777777" w:rsidR="00836CFA" w:rsidRPr="00512E7F" w:rsidRDefault="00836CFA" w:rsidP="003907C1">
                  <w:pPr>
                    <w:pStyle w:val="AnswerSpace"/>
                  </w:pPr>
                </w:p>
              </w:tc>
              <w:tc>
                <w:tcPr>
                  <w:tcW w:w="1800" w:type="dxa"/>
                  <w:tcBorders>
                    <w:top w:val="nil"/>
                    <w:left w:val="single" w:sz="4" w:space="0" w:color="000000" w:themeColor="text1"/>
                    <w:bottom w:val="single" w:sz="4" w:space="0" w:color="000000" w:themeColor="text1"/>
                    <w:right w:val="single" w:sz="4" w:space="0" w:color="000000" w:themeColor="text1"/>
                  </w:tcBorders>
                  <w:vAlign w:val="center"/>
                </w:tcPr>
                <w:p w14:paraId="411BA848" w14:textId="77777777" w:rsidR="00836CFA" w:rsidRDefault="00836CFA" w:rsidP="003907C1">
                  <w:pPr>
                    <w:pStyle w:val="AnswerSpace"/>
                  </w:pPr>
                  <w:r>
                    <w:t>$</w:t>
                  </w:r>
                </w:p>
              </w:tc>
              <w:tc>
                <w:tcPr>
                  <w:tcW w:w="2647" w:type="dxa"/>
                  <w:tcBorders>
                    <w:top w:val="nil"/>
                    <w:left w:val="single" w:sz="4" w:space="0" w:color="000000" w:themeColor="text1"/>
                    <w:bottom w:val="single" w:sz="4" w:space="0" w:color="000000" w:themeColor="text1"/>
                  </w:tcBorders>
                  <w:vAlign w:val="center"/>
                </w:tcPr>
                <w:p w14:paraId="1082FAAE" w14:textId="7909E1CA" w:rsidR="00836CFA" w:rsidRPr="00836CFA" w:rsidRDefault="00836CFA" w:rsidP="00836CFA">
                  <w:pPr>
                    <w:pStyle w:val="RadioButton"/>
                  </w:pPr>
                  <w:r w:rsidRPr="00836CFA">
                    <w:t>Bought</w:t>
                  </w:r>
                </w:p>
                <w:p w14:paraId="35456331" w14:textId="08F8D134" w:rsidR="00836CFA" w:rsidRPr="00836CFA" w:rsidRDefault="00836CFA" w:rsidP="00836CFA">
                  <w:pPr>
                    <w:pStyle w:val="RadioButton"/>
                  </w:pPr>
                  <w:r w:rsidRPr="00836CFA">
                    <w:t>Sold</w:t>
                  </w:r>
                </w:p>
                <w:p w14:paraId="57977D59" w14:textId="5E7AA1A7" w:rsidR="00836CFA" w:rsidRDefault="00836CFA" w:rsidP="00836CFA">
                  <w:pPr>
                    <w:pStyle w:val="RadioButton"/>
                  </w:pPr>
                  <w:r w:rsidRPr="00836CFA">
                    <w:t>Received as a gift</w:t>
                  </w:r>
                </w:p>
              </w:tc>
            </w:tr>
            <w:tr w:rsidR="00BD609F" w:rsidRPr="00722759" w14:paraId="522FC092" w14:textId="77777777" w:rsidTr="002157BB">
              <w:trPr>
                <w:trHeight w:val="548"/>
              </w:trPr>
              <w:tc>
                <w:tcPr>
                  <w:tcW w:w="2514" w:type="dxa"/>
                  <w:tcBorders>
                    <w:top w:val="single" w:sz="4" w:space="0" w:color="000000" w:themeColor="text1"/>
                    <w:bottom w:val="single" w:sz="4" w:space="0" w:color="000000" w:themeColor="text1"/>
                    <w:right w:val="single" w:sz="4" w:space="0" w:color="000000" w:themeColor="text1"/>
                  </w:tcBorders>
                  <w:vAlign w:val="center"/>
                </w:tcPr>
                <w:p w14:paraId="7EF18A96" w14:textId="77777777" w:rsidR="00BD609F" w:rsidRPr="004C25EC" w:rsidRDefault="00BD609F" w:rsidP="003907C1">
                  <w:pPr>
                    <w:pStyle w:val="AnswerSpace"/>
                    <w:ind w:left="0"/>
                  </w:pPr>
                </w:p>
              </w:tc>
              <w:tc>
                <w:tcPr>
                  <w:tcW w:w="20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5E961B" w14:textId="77777777" w:rsidR="00BD609F" w:rsidRPr="004C25EC" w:rsidRDefault="00BD609F" w:rsidP="003907C1">
                  <w:pPr>
                    <w:pStyle w:val="AnswerSpace"/>
                  </w:pPr>
                </w:p>
              </w:tc>
              <w:tc>
                <w:tcPr>
                  <w:tcW w:w="14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B1412F" w14:textId="77777777" w:rsidR="00BD609F" w:rsidRPr="00512E7F" w:rsidRDefault="00BD609F" w:rsidP="003907C1">
                  <w:pPr>
                    <w:pStyle w:val="AnswerSpace"/>
                  </w:pP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1E6477" w14:textId="494AAD0B" w:rsidR="00BD609F" w:rsidRDefault="00BD609F" w:rsidP="003907C1">
                  <w:pPr>
                    <w:pStyle w:val="AnswerSpace"/>
                  </w:pPr>
                  <w:r>
                    <w:t>$</w:t>
                  </w:r>
                </w:p>
              </w:tc>
              <w:tc>
                <w:tcPr>
                  <w:tcW w:w="2647" w:type="dxa"/>
                  <w:tcBorders>
                    <w:top w:val="single" w:sz="4" w:space="0" w:color="000000" w:themeColor="text1"/>
                    <w:left w:val="single" w:sz="4" w:space="0" w:color="000000" w:themeColor="text1"/>
                    <w:bottom w:val="single" w:sz="4" w:space="0" w:color="000000" w:themeColor="text1"/>
                  </w:tcBorders>
                  <w:vAlign w:val="center"/>
                </w:tcPr>
                <w:p w14:paraId="7512DB64" w14:textId="77777777" w:rsidR="00BD609F" w:rsidRPr="00836CFA" w:rsidRDefault="00BD609F" w:rsidP="00BD609F">
                  <w:pPr>
                    <w:pStyle w:val="RadioButton"/>
                  </w:pPr>
                  <w:r w:rsidRPr="00836CFA">
                    <w:t>Bought</w:t>
                  </w:r>
                </w:p>
                <w:p w14:paraId="6F7794D2" w14:textId="77777777" w:rsidR="00BD609F" w:rsidRPr="00836CFA" w:rsidRDefault="00BD609F" w:rsidP="00BD609F">
                  <w:pPr>
                    <w:pStyle w:val="RadioButton"/>
                  </w:pPr>
                  <w:r w:rsidRPr="00836CFA">
                    <w:t>Sold</w:t>
                  </w:r>
                </w:p>
                <w:p w14:paraId="66011281" w14:textId="5995221E" w:rsidR="00BD609F" w:rsidRPr="00836CFA" w:rsidRDefault="00BD609F" w:rsidP="00BD609F">
                  <w:pPr>
                    <w:pStyle w:val="RadioButton"/>
                  </w:pPr>
                  <w:r w:rsidRPr="00836CFA">
                    <w:t>Received as a gift</w:t>
                  </w:r>
                </w:p>
              </w:tc>
            </w:tr>
            <w:tr w:rsidR="003907C1" w:rsidRPr="00722759" w14:paraId="04F8EE4F" w14:textId="77777777" w:rsidTr="002157BB">
              <w:trPr>
                <w:trHeight w:val="164"/>
              </w:trPr>
              <w:tc>
                <w:tcPr>
                  <w:tcW w:w="10475" w:type="dxa"/>
                  <w:gridSpan w:val="5"/>
                  <w:tcBorders>
                    <w:top w:val="single" w:sz="4" w:space="0" w:color="000000" w:themeColor="text1"/>
                    <w:bottom w:val="nil"/>
                  </w:tcBorders>
                </w:tcPr>
                <w:p w14:paraId="6F756036" w14:textId="77777777" w:rsidR="003907C1" w:rsidRPr="00501082" w:rsidRDefault="003907C1" w:rsidP="003907C1">
                  <w:pPr>
                    <w:pStyle w:val="SmallSpacer"/>
                  </w:pPr>
                </w:p>
              </w:tc>
            </w:tr>
          </w:tbl>
          <w:p w14:paraId="35FE6C64" w14:textId="77777777" w:rsidR="003907C1" w:rsidRDefault="003907C1" w:rsidP="00147869"/>
        </w:tc>
      </w:tr>
      <w:tr w:rsidR="003907C1" w14:paraId="6A5275B5" w14:textId="77777777" w:rsidTr="007F698F">
        <w:trPr>
          <w:trHeight w:val="20"/>
        </w:trPr>
        <w:tc>
          <w:tcPr>
            <w:tcW w:w="10589" w:type="dxa"/>
          </w:tcPr>
          <w:p w14:paraId="1FA3CF3F" w14:textId="7A13B60A" w:rsidR="003907C1" w:rsidRDefault="003907C1" w:rsidP="003907C1">
            <w:pPr>
              <w:pStyle w:val="QuestionLabel"/>
            </w:pPr>
            <w:r w:rsidRPr="00533823">
              <w:rPr>
                <w:b w:val="0"/>
                <w:bCs w:val="0"/>
                <w:noProof/>
                <w14:ligatures w14:val="standardContextual"/>
              </w:rPr>
              <w:drawing>
                <wp:anchor distT="0" distB="0" distL="91440" distR="0" simplePos="0" relativeHeight="251752448" behindDoc="0" locked="0" layoutInCell="1" allowOverlap="1" wp14:anchorId="1CCB7062" wp14:editId="6D1E898C">
                  <wp:simplePos x="0" y="0"/>
                  <wp:positionH relativeFrom="column">
                    <wp:posOffset>-4445</wp:posOffset>
                  </wp:positionH>
                  <wp:positionV relativeFrom="paragraph">
                    <wp:posOffset>4161</wp:posOffset>
                  </wp:positionV>
                  <wp:extent cx="195580" cy="271780"/>
                  <wp:effectExtent l="0" t="0" r="0" b="0"/>
                  <wp:wrapSquare wrapText="bothSides"/>
                  <wp:docPr id="866084821" name="Picture 7"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796019" name="Picture 7" descr="A black background with a black square&#10;&#10;AI-generated content may be incorrect."/>
                          <pic:cNvPicPr/>
                        </pic:nvPicPr>
                        <pic:blipFill rotWithShape="1">
                          <a:blip r:embed="rId12" cstate="print">
                            <a:extLst>
                              <a:ext uri="{28A0092B-C50C-407E-A947-70E740481C1C}">
                                <a14:useLocalDpi xmlns:a14="http://schemas.microsoft.com/office/drawing/2010/main" val="0"/>
                              </a:ext>
                            </a:extLst>
                          </a:blip>
                          <a:srcRect l="33420" t="17257" r="24746" b="18968"/>
                          <a:stretch>
                            <a:fillRect/>
                          </a:stretch>
                        </pic:blipFill>
                        <pic:spPr bwMode="auto">
                          <a:xfrm>
                            <a:off x="0" y="0"/>
                            <a:ext cx="195580" cy="27178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33823">
              <w:t xml:space="preserve">Attach proof of </w:t>
            </w:r>
            <w:r>
              <w:t>vehicle purchase or sale, such as receipts.</w:t>
            </w:r>
          </w:p>
        </w:tc>
      </w:tr>
    </w:tbl>
    <w:p w14:paraId="2496A6ED" w14:textId="02F8F3D6" w:rsidR="007F793E" w:rsidRDefault="007F793E" w:rsidP="008153DC">
      <w:pPr>
        <w:pStyle w:val="SectionSpacer"/>
      </w:pPr>
    </w:p>
    <w:p w14:paraId="60539E9E" w14:textId="61E03C96" w:rsidR="000A6AEF" w:rsidRPr="007F793E" w:rsidRDefault="007F793E" w:rsidP="007F793E">
      <w:pPr>
        <w:spacing w:before="0" w:after="160"/>
        <w:rPr>
          <w:rFonts w:eastAsiaTheme="majorEastAsia"/>
          <w:sz w:val="16"/>
          <w:szCs w:val="16"/>
        </w:rPr>
      </w:pPr>
      <w:r>
        <w:br w:type="page"/>
      </w:r>
    </w:p>
    <w:p w14:paraId="59A833E4" w14:textId="77777777" w:rsidR="003907C1" w:rsidRDefault="003907C1" w:rsidP="003907C1">
      <w:pPr>
        <w:pStyle w:val="SmallSpacer"/>
      </w:pPr>
    </w:p>
    <w:p w14:paraId="0C4704EF" w14:textId="77777777" w:rsidR="004D0FCF" w:rsidRPr="00533823" w:rsidRDefault="004D0FCF" w:rsidP="00533823">
      <w:pPr>
        <w:pStyle w:val="SectionSpacer"/>
      </w:pPr>
    </w:p>
    <w:tbl>
      <w:tblPr>
        <w:tblStyle w:val="TableGrid"/>
        <w:tblW w:w="10584" w:type="dxa"/>
        <w:tblInd w:w="-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84"/>
      </w:tblGrid>
      <w:tr w:rsidR="00BD64E0" w14:paraId="2624D912" w14:textId="77777777" w:rsidTr="007F698F">
        <w:tc>
          <w:tcPr>
            <w:tcW w:w="10584" w:type="dxa"/>
            <w:shd w:val="clear" w:color="auto" w:fill="E7E6E6" w:themeFill="background2"/>
          </w:tcPr>
          <w:p w14:paraId="0CF4CB38" w14:textId="10310C6F" w:rsidR="00BD64E0" w:rsidRDefault="00BD64E0" w:rsidP="007F698F">
            <w:pPr>
              <w:pStyle w:val="Heading1"/>
            </w:pPr>
            <w:r>
              <w:t>Important Information</w:t>
            </w:r>
          </w:p>
        </w:tc>
      </w:tr>
      <w:tr w:rsidR="00BD64E0" w14:paraId="4848AA7A" w14:textId="77777777" w:rsidTr="007F698F">
        <w:tc>
          <w:tcPr>
            <w:tcW w:w="10584" w:type="dxa"/>
          </w:tcPr>
          <w:p w14:paraId="68BDC2F2" w14:textId="52ECBF8A" w:rsidR="00BD64E0" w:rsidRDefault="00BD64E0" w:rsidP="00BD64E0">
            <w:r>
              <w:t>The information you share on this form could cause your SNAP benefits to be changed, stopped, or paused. If this happens, we’ll send you a separate letter to explain why.</w:t>
            </w:r>
          </w:p>
          <w:p w14:paraId="35591ADD" w14:textId="41C631A9" w:rsidR="00BD64E0" w:rsidRDefault="00BD64E0" w:rsidP="00BD64E0">
            <w:r>
              <w:t xml:space="preserve">If you leave out or give incorrect information about your household on purpose, you may have to pay back </w:t>
            </w:r>
            <w:r w:rsidR="005852FE">
              <w:t>[</w:t>
            </w:r>
            <w:r>
              <w:t>State Agency</w:t>
            </w:r>
            <w:r w:rsidR="005852FE">
              <w:t>]</w:t>
            </w:r>
            <w:r>
              <w:t xml:space="preserve"> for any extra benefits you weren’t supposed to receive. In some cases, this can also lead to fines, jail time, or other legal penalties under state or federal law.</w:t>
            </w:r>
          </w:p>
          <w:p w14:paraId="6EA84414" w14:textId="510F26A7" w:rsidR="00BD64E0" w:rsidRDefault="00BD64E0" w:rsidP="00BD64E0">
            <w:r>
              <w:t>If you or someone in your household is found to have broken program rules on purpose, you may lose SNAP benefits for: 12 months for the first offense, 24 months for the second offense, and permanently for the third offense. You could also face other legal actions, including possible fines (up to $250,000</w:t>
            </w:r>
            <w:r w:rsidR="008419D0">
              <w:t>)</w:t>
            </w:r>
            <w:r w:rsidR="00B62225">
              <w:t xml:space="preserve">, </w:t>
            </w:r>
            <w:r w:rsidR="00B62225" w:rsidRPr="00B62225">
              <w:t xml:space="preserve">jail time (up to 20 years), or both. A court may stop you from getting </w:t>
            </w:r>
            <w:r w:rsidR="00B62225">
              <w:t>SNAP</w:t>
            </w:r>
            <w:r w:rsidR="00B62225" w:rsidRPr="00B62225">
              <w:t xml:space="preserve"> for another 18 months.</w:t>
            </w:r>
          </w:p>
        </w:tc>
      </w:tr>
    </w:tbl>
    <w:p w14:paraId="089E8E01" w14:textId="77777777" w:rsidR="00AB3E4D" w:rsidRDefault="00AB3E4D" w:rsidP="008153DC">
      <w:pPr>
        <w:pStyle w:val="SectionSpacer"/>
      </w:pPr>
    </w:p>
    <w:tbl>
      <w:tblPr>
        <w:tblStyle w:val="TableGrid"/>
        <w:tblW w:w="10584" w:type="dxa"/>
        <w:tblInd w:w="-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84"/>
      </w:tblGrid>
      <w:tr w:rsidR="00E83032" w14:paraId="2B625CA3" w14:textId="77777777" w:rsidTr="0048522F">
        <w:tc>
          <w:tcPr>
            <w:tcW w:w="10584" w:type="dxa"/>
            <w:shd w:val="clear" w:color="auto" w:fill="E7E6E6" w:themeFill="background2"/>
          </w:tcPr>
          <w:p w14:paraId="389E48F9" w14:textId="6DEF066E" w:rsidR="00E83032" w:rsidRDefault="00E83032" w:rsidP="00836CFA">
            <w:pPr>
              <w:pStyle w:val="Heading1"/>
              <w:tabs>
                <w:tab w:val="left" w:pos="5945"/>
              </w:tabs>
            </w:pPr>
            <w:r>
              <w:t>Signature</w:t>
            </w:r>
            <w:r w:rsidR="00836CFA">
              <w:tab/>
            </w:r>
          </w:p>
        </w:tc>
      </w:tr>
      <w:tr w:rsidR="00E83032" w14:paraId="51725B75" w14:textId="77777777" w:rsidTr="0048522F">
        <w:tc>
          <w:tcPr>
            <w:tcW w:w="10584" w:type="dxa"/>
          </w:tcPr>
          <w:p w14:paraId="7788AD6E" w14:textId="77777777" w:rsidR="00E83032" w:rsidRDefault="00E83032" w:rsidP="0048522F">
            <w:r w:rsidRPr="00DE4893">
              <w:t>By signing below: I have answered these questions truthfully and given accurate information to the best of my knowledge. I understand that changes I reported here may change my benefit amount.</w:t>
            </w:r>
            <w:r w:rsidRPr="004C25EC">
              <w:t xml:space="preserve">  </w:t>
            </w:r>
          </w:p>
        </w:tc>
      </w:tr>
    </w:tbl>
    <w:p w14:paraId="79792C1D" w14:textId="77777777" w:rsidR="00E83032" w:rsidRDefault="00E83032" w:rsidP="000F75E4">
      <w:pPr>
        <w:pStyle w:val="SmallSpacer"/>
      </w:pPr>
    </w:p>
    <w:tbl>
      <w:tblPr>
        <w:tblStyle w:val="TableGrid"/>
        <w:tblW w:w="10584" w:type="dxa"/>
        <w:tblCellSpacing w:w="43" w:type="dxa"/>
        <w:tblInd w:w="-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62"/>
        <w:gridCol w:w="6660"/>
        <w:gridCol w:w="2662"/>
      </w:tblGrid>
      <w:tr w:rsidR="00E83032" w14:paraId="1216D09E" w14:textId="77777777" w:rsidTr="0048522F">
        <w:trPr>
          <w:tblCellSpacing w:w="43" w:type="dxa"/>
        </w:trPr>
        <w:tc>
          <w:tcPr>
            <w:tcW w:w="1133" w:type="dxa"/>
          </w:tcPr>
          <w:p w14:paraId="4F0607D4" w14:textId="77777777" w:rsidR="00E83032" w:rsidRDefault="00E83032" w:rsidP="0048522F">
            <w:pPr>
              <w:pStyle w:val="QuestionLabel"/>
            </w:pPr>
          </w:p>
        </w:tc>
        <w:tc>
          <w:tcPr>
            <w:tcW w:w="6574" w:type="dxa"/>
          </w:tcPr>
          <w:p w14:paraId="35673D30" w14:textId="77777777" w:rsidR="00E83032" w:rsidRDefault="00E83032" w:rsidP="0048522F">
            <w:pPr>
              <w:pStyle w:val="QuestionLabel"/>
            </w:pPr>
            <w:r w:rsidRPr="00C11D43">
              <w:t>Printed</w:t>
            </w:r>
            <w:r w:rsidRPr="00413D4C">
              <w:t xml:space="preserve"> </w:t>
            </w:r>
            <w:r>
              <w:t>n</w:t>
            </w:r>
            <w:r w:rsidRPr="00413D4C">
              <w:t xml:space="preserve">ame of </w:t>
            </w:r>
            <w:r>
              <w:t>c</w:t>
            </w:r>
            <w:r w:rsidRPr="00413D4C">
              <w:t xml:space="preserve">lient or </w:t>
            </w:r>
            <w:r>
              <w:t>a</w:t>
            </w:r>
            <w:r w:rsidRPr="00413D4C">
              <w:t xml:space="preserve">uthorized </w:t>
            </w:r>
            <w:r>
              <w:t>r</w:t>
            </w:r>
            <w:r w:rsidRPr="00413D4C">
              <w:t>epresentative</w:t>
            </w:r>
            <w:r>
              <w:t>:</w:t>
            </w:r>
          </w:p>
        </w:tc>
        <w:tc>
          <w:tcPr>
            <w:tcW w:w="2533" w:type="dxa"/>
          </w:tcPr>
          <w:p w14:paraId="54A326DD" w14:textId="77777777" w:rsidR="00E83032" w:rsidRDefault="00E83032" w:rsidP="0048522F">
            <w:pPr>
              <w:pStyle w:val="QuestionLabel"/>
            </w:pPr>
          </w:p>
        </w:tc>
      </w:tr>
      <w:tr w:rsidR="00E83032" w14:paraId="1583F69E" w14:textId="77777777" w:rsidTr="002157BB">
        <w:trPr>
          <w:tblCellSpacing w:w="43" w:type="dxa"/>
        </w:trPr>
        <w:tc>
          <w:tcPr>
            <w:tcW w:w="1133" w:type="dxa"/>
          </w:tcPr>
          <w:p w14:paraId="104DF932" w14:textId="77777777" w:rsidR="00E83032" w:rsidRDefault="00E83032" w:rsidP="0048522F">
            <w:pPr>
              <w:pStyle w:val="AnswerSpace"/>
            </w:pPr>
          </w:p>
        </w:tc>
        <w:tc>
          <w:tcPr>
            <w:tcW w:w="91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5DA4B2" w14:textId="77777777" w:rsidR="00E83032" w:rsidRDefault="00E83032" w:rsidP="0048522F">
            <w:pPr>
              <w:pStyle w:val="AnswerSpace"/>
            </w:pPr>
          </w:p>
        </w:tc>
      </w:tr>
      <w:tr w:rsidR="00E83032" w14:paraId="1984F645" w14:textId="77777777" w:rsidTr="0048522F">
        <w:trPr>
          <w:tblCellSpacing w:w="43" w:type="dxa"/>
        </w:trPr>
        <w:tc>
          <w:tcPr>
            <w:tcW w:w="1133" w:type="dxa"/>
          </w:tcPr>
          <w:p w14:paraId="0298B67C" w14:textId="77777777" w:rsidR="00E83032" w:rsidRDefault="00E83032" w:rsidP="0048522F">
            <w:pPr>
              <w:pStyle w:val="QuestionLabel"/>
            </w:pPr>
          </w:p>
        </w:tc>
        <w:tc>
          <w:tcPr>
            <w:tcW w:w="6574" w:type="dxa"/>
          </w:tcPr>
          <w:p w14:paraId="379D7788" w14:textId="77777777" w:rsidR="00E83032" w:rsidRDefault="00E83032" w:rsidP="0048522F">
            <w:pPr>
              <w:pStyle w:val="QuestionLabel"/>
            </w:pPr>
            <w:r w:rsidRPr="00C11D43">
              <w:t>Signature of client or authorized representative:</w:t>
            </w:r>
          </w:p>
        </w:tc>
        <w:tc>
          <w:tcPr>
            <w:tcW w:w="2533" w:type="dxa"/>
          </w:tcPr>
          <w:p w14:paraId="2EFF7700" w14:textId="77777777" w:rsidR="00E83032" w:rsidRDefault="00E83032" w:rsidP="0048522F">
            <w:pPr>
              <w:pStyle w:val="QuestionLabel"/>
            </w:pPr>
            <w:r w:rsidRPr="00C11D43">
              <w:t>Date:</w:t>
            </w:r>
          </w:p>
        </w:tc>
      </w:tr>
      <w:tr w:rsidR="00E83032" w14:paraId="1F6594AD" w14:textId="77777777" w:rsidTr="002157BB">
        <w:trPr>
          <w:trHeight w:val="648"/>
          <w:tblCellSpacing w:w="43" w:type="dxa"/>
        </w:trPr>
        <w:tc>
          <w:tcPr>
            <w:tcW w:w="1133" w:type="dxa"/>
            <w:shd w:val="clear" w:color="auto" w:fill="E7E6E6" w:themeFill="background2"/>
            <w:vAlign w:val="center"/>
          </w:tcPr>
          <w:p w14:paraId="1CE8828B" w14:textId="77777777" w:rsidR="00E83032" w:rsidRDefault="00E83032" w:rsidP="0048522F">
            <w:pPr>
              <w:jc w:val="center"/>
            </w:pPr>
            <w:r>
              <w:t xml:space="preserve">SIGN </w:t>
            </w:r>
            <w:r w:rsidRPr="002721C3">
              <w:t>→</w:t>
            </w:r>
          </w:p>
        </w:tc>
        <w:tc>
          <w:tcPr>
            <w:tcW w:w="6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4E14B" w14:textId="77777777" w:rsidR="00E83032" w:rsidRDefault="00E83032" w:rsidP="0048522F">
            <w:pPr>
              <w:pStyle w:val="AnswerSpace"/>
            </w:pPr>
          </w:p>
        </w:tc>
        <w:tc>
          <w:tcPr>
            <w:tcW w:w="25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3C912" w14:textId="77777777" w:rsidR="00E83032" w:rsidRDefault="00E83032" w:rsidP="0048522F">
            <w:pPr>
              <w:pStyle w:val="AnswerSpace"/>
            </w:pPr>
          </w:p>
        </w:tc>
      </w:tr>
    </w:tbl>
    <w:p w14:paraId="17760E80" w14:textId="77777777" w:rsidR="00210CCC" w:rsidRDefault="00210CCC" w:rsidP="00666BC9">
      <w:pPr>
        <w:pStyle w:val="SectionSpacer"/>
      </w:pPr>
    </w:p>
    <w:tbl>
      <w:tblPr>
        <w:tblStyle w:val="TableGridLight"/>
        <w:tblW w:w="10584" w:type="dxa"/>
        <w:tblInd w:w="-187" w:type="dxa"/>
        <w:tblBorders>
          <w:top w:val="single" w:sz="6" w:space="0" w:color="000000" w:themeColor="text1"/>
          <w:left w:val="none" w:sz="0" w:space="0" w:color="auto"/>
          <w:bottom w:val="none" w:sz="0" w:space="0" w:color="auto"/>
          <w:right w:val="none" w:sz="0" w:space="0" w:color="auto"/>
          <w:insideH w:val="none" w:sz="0" w:space="0" w:color="auto"/>
          <w:insideV w:val="none" w:sz="0" w:space="0" w:color="auto"/>
        </w:tblBorders>
        <w:tblLayout w:type="fixed"/>
        <w:tblCellMar>
          <w:left w:w="173" w:type="dxa"/>
          <w:right w:w="173" w:type="dxa"/>
        </w:tblCellMar>
        <w:tblLook w:val="06E0" w:firstRow="1" w:lastRow="1" w:firstColumn="1" w:lastColumn="0" w:noHBand="1" w:noVBand="1"/>
      </w:tblPr>
      <w:tblGrid>
        <w:gridCol w:w="10584"/>
      </w:tblGrid>
      <w:tr w:rsidR="007F75CF" w:rsidRPr="006A545B" w14:paraId="181A95BC" w14:textId="77777777" w:rsidTr="002157BB">
        <w:tc>
          <w:tcPr>
            <w:tcW w:w="10584" w:type="dxa"/>
          </w:tcPr>
          <w:p w14:paraId="4481EA6E" w14:textId="0FF05A59" w:rsidR="00255163" w:rsidRPr="00255163" w:rsidRDefault="00255163" w:rsidP="00255163">
            <w:pPr>
              <w:pStyle w:val="SmallPrint"/>
              <w:rPr>
                <w:sz w:val="21"/>
                <w:szCs w:val="18"/>
              </w:rPr>
            </w:pPr>
            <w:r w:rsidRPr="00255163">
              <w:rPr>
                <w:sz w:val="21"/>
                <w:szCs w:val="18"/>
              </w:rPr>
              <w:t>In accordance with Federal civil rights law and U.S. Department of Agriculture (USDA) civil rights regulations and policies, the USDA, its Agencies, offices, and employees, and institutions participating in or administering USDA programs are prohibited from discriminating based on race, color, national origin, religion, sex, disability, age, marital status, family/parental status, income derived from a public assistance program, political beliefs, or reprisal or retaliation for prior civil rights activity, in any program or activity conducted or funded by USDA (not all bases apply to all programs). Remedies and complaint filing deadlines vary by program or incident.</w:t>
            </w:r>
          </w:p>
          <w:p w14:paraId="1928A5AA" w14:textId="12C6C195" w:rsidR="00255163" w:rsidRPr="00255163" w:rsidRDefault="00255163" w:rsidP="00255163">
            <w:pPr>
              <w:pStyle w:val="SmallPrint"/>
              <w:rPr>
                <w:sz w:val="21"/>
                <w:szCs w:val="18"/>
              </w:rPr>
            </w:pPr>
            <w:r w:rsidRPr="00255163">
              <w:rPr>
                <w:sz w:val="21"/>
                <w:szCs w:val="18"/>
              </w:rPr>
              <w:t>Persons with disabilities who require alternative means of communication for program information (e.g., Braille, large print, audiotape, American Sign Language, etc.) should contact the State or local Agency that administers the program or contact USDA through the Telecommunications Relay Service at 711 (voice and TTY). Additionally, program information may be made available in languages other than English.</w:t>
            </w:r>
          </w:p>
          <w:p w14:paraId="02C3D9CC" w14:textId="6DFD1BE9" w:rsidR="00255163" w:rsidRPr="00255163" w:rsidRDefault="00255163" w:rsidP="00255163">
            <w:pPr>
              <w:pStyle w:val="SmallPrint"/>
              <w:rPr>
                <w:sz w:val="21"/>
                <w:szCs w:val="18"/>
              </w:rPr>
            </w:pPr>
            <w:r w:rsidRPr="00255163">
              <w:rPr>
                <w:sz w:val="21"/>
                <w:szCs w:val="18"/>
              </w:rPr>
              <w:t>To file a program discrimination complaint, complete the USDA Program Discrimination Complaint Form, AD-3027, found online at How to File a Program Discrimination Complaint and at any USDA office or write a letter addressed to USDA and provide in the letter all of the information requested in the form. To request a copy of the complaint form, call (866) 632-9992. Submit your completed form or letter to USDA by: (1) mail: U.S. Department of Agriculture, Office of the Assistant Secretary for Civil Rights, 1400 Independence Avenue, SW, Mail Stop 9410, Washington, D.C. 20250-9410; (2) fax: (202) 690-7442; or (3) email: program.intake@usda.gov.</w:t>
            </w:r>
          </w:p>
          <w:p w14:paraId="77EB4748" w14:textId="2E871A96" w:rsidR="007F75CF" w:rsidRPr="00255163" w:rsidRDefault="00255163" w:rsidP="00255163">
            <w:pPr>
              <w:pStyle w:val="SmallPrint"/>
              <w:rPr>
                <w:b/>
                <w:bCs/>
              </w:rPr>
            </w:pPr>
            <w:r w:rsidRPr="00255163">
              <w:rPr>
                <w:b/>
                <w:bCs/>
                <w:sz w:val="21"/>
                <w:szCs w:val="18"/>
              </w:rPr>
              <w:t>USDA is an equal opportunity provider, employer, and lender.</w:t>
            </w:r>
          </w:p>
        </w:tc>
      </w:tr>
    </w:tbl>
    <w:p w14:paraId="6B6DFD21" w14:textId="77777777" w:rsidR="00E83032" w:rsidRPr="00BA4FBE" w:rsidRDefault="00E83032" w:rsidP="00BA4FBE"/>
    <w:sectPr w:rsidR="00E83032" w:rsidRPr="00BA4FBE" w:rsidSect="00ED2CB3">
      <w:footerReference w:type="even" r:id="rId13"/>
      <w:footerReference w:type="default" r:id="rId14"/>
      <w:headerReference w:type="first" r:id="rId15"/>
      <w:footerReference w:type="first" r:id="rId16"/>
      <w:pgSz w:w="12240" w:h="15840"/>
      <w:pgMar w:top="622" w:right="1008" w:bottom="864" w:left="1008" w:header="432" w:footer="389"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ublic Policy Lab" w:date="2026-07-02T15:36:00Z" w:initials="A">
    <w:p w14:paraId="432AAA00" w14:textId="77777777" w:rsidR="00BF7283" w:rsidRDefault="00550A61" w:rsidP="00BF7283">
      <w:r>
        <w:rPr>
          <w:rStyle w:val="CommentReference"/>
        </w:rPr>
        <w:annotationRef/>
      </w:r>
      <w:r w:rsidR="00BF7283">
        <w:rPr>
          <w:sz w:val="20"/>
          <w:szCs w:val="20"/>
        </w:rPr>
        <w:t xml:space="preserve">This Change Report Form is a template using plain language and accessible design best practices tested with clients. It is designed for any state SNAP program to use and learn from—whether by downloading and editing the template directly, copying elements or language into your own forms, or reading about the best practices used. </w:t>
      </w:r>
    </w:p>
    <w:p w14:paraId="56C89997" w14:textId="77777777" w:rsidR="00BF7283" w:rsidRDefault="00BF7283" w:rsidP="00BF7283"/>
    <w:p w14:paraId="68B91CA8" w14:textId="77777777" w:rsidR="00BF7283" w:rsidRDefault="00BF7283" w:rsidP="00BF7283">
      <w:r>
        <w:rPr>
          <w:sz w:val="20"/>
          <w:szCs w:val="20"/>
        </w:rPr>
        <w:t xml:space="preserve">This template includes sections for all change reporting requirements described in the Code of Federal Regulations for SNAP (7 CFR 273.12). Depending on your state's policies, you might not use all of them, or may include more. You'll find comments throughout the notice explaining best practices or pointing out where your agency should customize the text. </w:t>
      </w:r>
    </w:p>
    <w:p w14:paraId="208D3AF7" w14:textId="77777777" w:rsidR="00BF7283" w:rsidRDefault="00BF7283" w:rsidP="00BF7283"/>
    <w:p w14:paraId="651BD8B7" w14:textId="77777777" w:rsidR="00BF7283" w:rsidRDefault="00BF7283" w:rsidP="00BF7283">
      <w:r>
        <w:rPr>
          <w:sz w:val="20"/>
          <w:szCs w:val="20"/>
        </w:rPr>
        <w:t>This template was created by the Public Policy Lab (PPL), a nonprofit human-centered design lab working to improve public services. We spent a year researching, testing, and codesigning SNAP forms with benefits recipients through our partnership with Arizona's Department of Economic Security, made possible through funding from The Families and Workers Fund.</w:t>
      </w:r>
    </w:p>
    <w:p w14:paraId="7855CD27" w14:textId="77777777" w:rsidR="00BF7283" w:rsidRDefault="00BF7283" w:rsidP="00BF7283"/>
    <w:p w14:paraId="2480057A" w14:textId="77777777" w:rsidR="00BF7283" w:rsidRDefault="00BF7283" w:rsidP="00BF7283">
      <w:r>
        <w:rPr>
          <w:sz w:val="20"/>
          <w:szCs w:val="20"/>
        </w:rPr>
        <w:t xml:space="preserve">If you have questions about this template or the Public Policy Lab, you can reach out to us at info@publicpolicylab.org. </w:t>
      </w:r>
    </w:p>
  </w:comment>
  <w:comment w:id="1" w:author="Public Policy Lab" w:date="2026-07-06T14:05:00Z" w:initials="A">
    <w:p w14:paraId="68974BD8" w14:textId="024D6B9D" w:rsidR="004259F7" w:rsidRDefault="004259F7" w:rsidP="004259F7">
      <w:r>
        <w:rPr>
          <w:rStyle w:val="CommentReference"/>
        </w:rPr>
        <w:annotationRef/>
      </w:r>
      <w:r>
        <w:rPr>
          <w:sz w:val="20"/>
          <w:szCs w:val="20"/>
        </w:rPr>
        <w:t xml:space="preserve">Anything in brackets is expected to be modified by your state. In this case, you'd replace [State Agency] with your own state agency's name.  </w:t>
      </w:r>
    </w:p>
  </w:comment>
  <w:comment w:id="2" w:author="Public Policy Lab" w:date="2026-07-02T15:37:00Z" w:initials="A">
    <w:p w14:paraId="25A8F24A" w14:textId="77777777" w:rsidR="00C7348E" w:rsidRDefault="00550A61" w:rsidP="00C7348E">
      <w:r>
        <w:rPr>
          <w:rStyle w:val="CommentReference"/>
        </w:rPr>
        <w:annotationRef/>
      </w:r>
      <w:r w:rsidR="00C7348E">
        <w:rPr>
          <w:sz w:val="20"/>
          <w:szCs w:val="20"/>
        </w:rPr>
        <w:t xml:space="preserve">Many clients won't recognize whether the terms "simplified" or "standard" reporting apply to them. Ideally, you would list the applicable programs here for your state. </w:t>
      </w:r>
    </w:p>
  </w:comment>
  <w:comment w:id="3" w:author="Public Policy Lab" w:date="2026-07-02T15:37:00Z" w:initials="A">
    <w:p w14:paraId="159E24D1" w14:textId="16247ABE" w:rsidR="00550A61" w:rsidRDefault="00550A61" w:rsidP="00550A61">
      <w:r>
        <w:rPr>
          <w:rStyle w:val="CommentReference"/>
        </w:rPr>
        <w:annotationRef/>
      </w:r>
      <w:r>
        <w:rPr>
          <w:sz w:val="20"/>
          <w:szCs w:val="20"/>
        </w:rPr>
        <w:t xml:space="preserve">To be updated with current FPL levels for SNAP income limits. </w:t>
      </w:r>
    </w:p>
  </w:comment>
  <w:comment w:id="4" w:author="Public Policy Lab" w:date="2026-07-02T15:38:00Z" w:initials="A">
    <w:p w14:paraId="77C5EA74" w14:textId="77777777" w:rsidR="001D6236" w:rsidRDefault="001D6236" w:rsidP="00550A61">
      <w:r>
        <w:rPr>
          <w:rStyle w:val="CommentReference"/>
        </w:rPr>
        <w:annotationRef/>
      </w:r>
      <w:r>
        <w:rPr>
          <w:sz w:val="20"/>
          <w:szCs w:val="20"/>
        </w:rPr>
        <w:t>Clients likely won't know what "earned" or "unearned" income means. It's best to ask in more plain language terms, like employment and non-employment income.</w:t>
      </w:r>
    </w:p>
  </w:comment>
  <w:comment w:id="5" w:author="Public Policy Lab" w:date="2026-07-02T15:39:00Z" w:initials="A">
    <w:p w14:paraId="28FA52B7" w14:textId="77777777" w:rsidR="00550A61" w:rsidRDefault="00550A61" w:rsidP="00550A61">
      <w:r>
        <w:rPr>
          <w:rStyle w:val="CommentReference"/>
        </w:rPr>
        <w:annotationRef/>
      </w:r>
      <w:r>
        <w:rPr>
          <w:sz w:val="20"/>
          <w:szCs w:val="20"/>
        </w:rPr>
        <w:t>Update for your state agency's programs</w:t>
      </w:r>
    </w:p>
  </w:comment>
  <w:comment w:id="6" w:author="Public Policy Lab" w:date="2026-07-02T15:39:00Z" w:initials="A">
    <w:p w14:paraId="002009B6" w14:textId="77777777" w:rsidR="00550A61" w:rsidRDefault="00550A61" w:rsidP="00550A61">
      <w:r>
        <w:rPr>
          <w:rStyle w:val="CommentReference"/>
        </w:rPr>
        <w:annotationRef/>
      </w:r>
      <w:r>
        <w:rPr>
          <w:sz w:val="20"/>
          <w:szCs w:val="20"/>
        </w:rPr>
        <w:t>Update the options below with information for your agency.</w:t>
      </w:r>
    </w:p>
  </w:comment>
  <w:comment w:id="7" w:author="Public Policy Lab" w:date="2026-07-02T15:40:00Z" w:initials="A">
    <w:p w14:paraId="31D63925" w14:textId="77777777" w:rsidR="00550A61" w:rsidRDefault="00550A61" w:rsidP="00550A61">
      <w:r>
        <w:rPr>
          <w:rStyle w:val="CommentReference"/>
        </w:rPr>
        <w:annotationRef/>
      </w:r>
      <w:r>
        <w:rPr>
          <w:sz w:val="20"/>
          <w:szCs w:val="20"/>
        </w:rPr>
        <w:t xml:space="preserve">It's best practice to give clients instructions on how to fill out the form itself. Without instructions, clients in testing skipped required sections or filled out more than they needed to. </w:t>
      </w:r>
    </w:p>
  </w:comment>
  <w:comment w:id="8" w:author="Public Policy Lab" w:date="2026-07-02T15:40:00Z" w:initials="A">
    <w:p w14:paraId="5DDB4A39" w14:textId="77777777" w:rsidR="00550A61" w:rsidRDefault="00550A61" w:rsidP="00550A61">
      <w:r>
        <w:rPr>
          <w:rStyle w:val="CommentReference"/>
        </w:rPr>
        <w:annotationRef/>
      </w:r>
      <w:r>
        <w:rPr>
          <w:sz w:val="20"/>
          <w:szCs w:val="20"/>
        </w:rPr>
        <w:t xml:space="preserve">Customize to be accurate to your agency's case number placement. </w:t>
      </w:r>
    </w:p>
  </w:comment>
  <w:comment w:id="9" w:author="Public Policy Lab" w:date="2026-07-02T15:41:00Z" w:initials="A">
    <w:p w14:paraId="66FDCE5E" w14:textId="77777777" w:rsidR="00550A61" w:rsidRDefault="00550A61" w:rsidP="00550A61">
      <w:r>
        <w:rPr>
          <w:rStyle w:val="CommentReference"/>
        </w:rPr>
        <w:annotationRef/>
      </w:r>
      <w:r>
        <w:rPr>
          <w:sz w:val="20"/>
          <w:szCs w:val="20"/>
        </w:rPr>
        <w:t xml:space="preserve">These are some traits you might want to collect about new household members, but you can customize them or remove this column entirely. </w:t>
      </w:r>
    </w:p>
  </w:comment>
  <w:comment w:id="10" w:author="Public Policy Lab" w:date="2026-07-02T15:41:00Z" w:initials="A">
    <w:p w14:paraId="7A1C9F08" w14:textId="77777777" w:rsidR="009076B5" w:rsidRDefault="00550A61" w:rsidP="009076B5">
      <w:r>
        <w:rPr>
          <w:rStyle w:val="CommentReference"/>
        </w:rPr>
        <w:annotationRef/>
      </w:r>
      <w:r w:rsidR="009076B5">
        <w:rPr>
          <w:sz w:val="20"/>
          <w:szCs w:val="20"/>
        </w:rPr>
        <w:t>Be sure to remind clients throughout the form to attach proof with examples of supporting documents. Icons (in this case, a paper clip) help draw the eye to this reminder.</w:t>
      </w:r>
    </w:p>
  </w:comment>
  <w:comment w:id="11" w:author="Public Policy Lab" w:date="2026-07-02T15:43:00Z" w:initials="A">
    <w:p w14:paraId="6E6B888E" w14:textId="77777777" w:rsidR="001D6236" w:rsidRDefault="001D6236" w:rsidP="00550A61">
      <w:r>
        <w:rPr>
          <w:rStyle w:val="CommentReference"/>
        </w:rPr>
        <w:annotationRef/>
      </w:r>
      <w:r>
        <w:rPr>
          <w:sz w:val="20"/>
          <w:szCs w:val="20"/>
        </w:rPr>
        <w:t xml:space="preserve">Always define terms like gross monthly income, which may be unfamiliar to clients. </w:t>
      </w:r>
    </w:p>
  </w:comment>
  <w:comment w:id="12" w:author="Public Policy Lab" w:date="2026-07-02T15:43:00Z" w:initials="A">
    <w:p w14:paraId="2E62A78C" w14:textId="77777777" w:rsidR="001D6236" w:rsidRDefault="001D6236" w:rsidP="00550A61">
      <w:r>
        <w:rPr>
          <w:rStyle w:val="CommentReference"/>
        </w:rPr>
        <w:annotationRef/>
      </w:r>
      <w:r>
        <w:rPr>
          <w:sz w:val="20"/>
          <w:szCs w:val="20"/>
        </w:rPr>
        <w:t xml:space="preserve">Based on research on income verification by Digital Public Works, asking for minimum and maximum hours worked per week helps prevent clients from giving an estimated average that may not be accurate. </w:t>
      </w:r>
    </w:p>
  </w:comment>
  <w:comment w:id="13" w:author="Public Policy Lab" w:date="2026-07-02T15:43:00Z" w:initials="A">
    <w:p w14:paraId="7CEB5346" w14:textId="5A2AF508" w:rsidR="00550A61" w:rsidRDefault="00550A61" w:rsidP="00550A61">
      <w:r>
        <w:rPr>
          <w:rStyle w:val="CommentReference"/>
        </w:rPr>
        <w:annotationRef/>
      </w:r>
      <w:r>
        <w:rPr>
          <w:sz w:val="20"/>
          <w:szCs w:val="20"/>
        </w:rPr>
        <w:t xml:space="preserve">Make sure to specify "new" amount—when clients just saw "amount," they answered inconsistently, some writing the amount the expense had changed by.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80057A" w15:done="0"/>
  <w15:commentEx w15:paraId="68974BD8" w15:done="0"/>
  <w15:commentEx w15:paraId="25A8F24A" w15:done="0"/>
  <w15:commentEx w15:paraId="159E24D1" w15:done="0"/>
  <w15:commentEx w15:paraId="77C5EA74" w15:done="0"/>
  <w15:commentEx w15:paraId="28FA52B7" w15:done="0"/>
  <w15:commentEx w15:paraId="002009B6" w15:done="0"/>
  <w15:commentEx w15:paraId="31D63925" w15:done="0"/>
  <w15:commentEx w15:paraId="5DDB4A39" w15:done="0"/>
  <w15:commentEx w15:paraId="66FDCE5E" w15:done="0"/>
  <w15:commentEx w15:paraId="7A1C9F08" w15:done="0"/>
  <w15:commentEx w15:paraId="6E6B888E" w15:done="0"/>
  <w15:commentEx w15:paraId="2E62A78C" w15:done="0"/>
  <w15:commentEx w15:paraId="7CEB53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6582C72" w16cex:dateUtc="2026-07-02T19:36:00Z"/>
  <w16cex:commentExtensible w16cex:durableId="70D48725" w16cex:dateUtc="2026-07-06T18:05:00Z"/>
  <w16cex:commentExtensible w16cex:durableId="0F14E63A" w16cex:dateUtc="2026-07-02T19:37:00Z"/>
  <w16cex:commentExtensible w16cex:durableId="7876CE5B" w16cex:dateUtc="2026-07-02T19:37:00Z"/>
  <w16cex:commentExtensible w16cex:durableId="029A11A6" w16cex:dateUtc="2026-07-02T19:38:00Z"/>
  <w16cex:commentExtensible w16cex:durableId="74931369" w16cex:dateUtc="2026-07-02T19:39:00Z"/>
  <w16cex:commentExtensible w16cex:durableId="45E365B0" w16cex:dateUtc="2026-07-02T19:39:00Z"/>
  <w16cex:commentExtensible w16cex:durableId="16FC0B19" w16cex:dateUtc="2026-07-02T19:40:00Z"/>
  <w16cex:commentExtensible w16cex:durableId="4D9BE414" w16cex:dateUtc="2026-07-02T19:40:00Z"/>
  <w16cex:commentExtensible w16cex:durableId="1D55BE8E" w16cex:dateUtc="2026-07-02T19:41:00Z"/>
  <w16cex:commentExtensible w16cex:durableId="67B4EDAD" w16cex:dateUtc="2026-07-02T19:41:00Z"/>
  <w16cex:commentExtensible w16cex:durableId="1A024DCC" w16cex:dateUtc="2026-07-02T19:43:00Z"/>
  <w16cex:commentExtensible w16cex:durableId="08509D59" w16cex:dateUtc="2026-07-02T19:43:00Z"/>
  <w16cex:commentExtensible w16cex:durableId="63A77268" w16cex:dateUtc="2026-07-02T1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80057A" w16cid:durableId="26582C72"/>
  <w16cid:commentId w16cid:paraId="68974BD8" w16cid:durableId="70D48725"/>
  <w16cid:commentId w16cid:paraId="25A8F24A" w16cid:durableId="0F14E63A"/>
  <w16cid:commentId w16cid:paraId="159E24D1" w16cid:durableId="7876CE5B"/>
  <w16cid:commentId w16cid:paraId="77C5EA74" w16cid:durableId="029A11A6"/>
  <w16cid:commentId w16cid:paraId="28FA52B7" w16cid:durableId="74931369"/>
  <w16cid:commentId w16cid:paraId="002009B6" w16cid:durableId="45E365B0"/>
  <w16cid:commentId w16cid:paraId="31D63925" w16cid:durableId="16FC0B19"/>
  <w16cid:commentId w16cid:paraId="5DDB4A39" w16cid:durableId="4D9BE414"/>
  <w16cid:commentId w16cid:paraId="66FDCE5E" w16cid:durableId="1D55BE8E"/>
  <w16cid:commentId w16cid:paraId="7A1C9F08" w16cid:durableId="67B4EDAD"/>
  <w16cid:commentId w16cid:paraId="6E6B888E" w16cid:durableId="1A024DCC"/>
  <w16cid:commentId w16cid:paraId="2E62A78C" w16cid:durableId="08509D59"/>
  <w16cid:commentId w16cid:paraId="7CEB5346" w16cid:durableId="63A772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BD66D" w14:textId="77777777" w:rsidR="00845393" w:rsidRDefault="00845393" w:rsidP="001F713F">
      <w:pPr>
        <w:spacing w:before="0" w:after="0" w:line="240" w:lineRule="auto"/>
      </w:pPr>
      <w:r>
        <w:separator/>
      </w:r>
    </w:p>
  </w:endnote>
  <w:endnote w:type="continuationSeparator" w:id="0">
    <w:p w14:paraId="1A22CC31" w14:textId="77777777" w:rsidR="00845393" w:rsidRDefault="00845393" w:rsidP="001F713F">
      <w:pPr>
        <w:spacing w:before="0" w:after="0" w:line="240" w:lineRule="auto"/>
      </w:pPr>
      <w:r>
        <w:continuationSeparator/>
      </w:r>
    </w:p>
  </w:endnote>
  <w:endnote w:type="continuationNotice" w:id="1">
    <w:p w14:paraId="587637DB" w14:textId="77777777" w:rsidR="00845393" w:rsidRDefault="0084539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3">
    <w:panose1 w:val="05040102010807070707"/>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 w:name="Times New Roman (Headings CS)">
    <w:altName w:val="Times New Roman"/>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14628640"/>
      <w:docPartObj>
        <w:docPartGallery w:val="Page Numbers (Bottom of Page)"/>
        <w:docPartUnique/>
      </w:docPartObj>
    </w:sdtPr>
    <w:sdtContent>
      <w:p w14:paraId="6CF86B09" w14:textId="77777777" w:rsidR="001F713F" w:rsidRDefault="001F713F" w:rsidP="0099117B">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12F1722" w14:textId="77777777" w:rsidR="001F713F" w:rsidRDefault="001F713F" w:rsidP="009911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A2787" w14:textId="77777777" w:rsidR="001F713F" w:rsidRPr="00811C43" w:rsidRDefault="001F713F" w:rsidP="0099117B">
    <w:pPr>
      <w:pStyle w:val="Footer"/>
      <w:rPr>
        <w:color w:val="595959" w:themeColor="text1" w:themeTint="A6"/>
      </w:rPr>
    </w:pPr>
    <w:r w:rsidRPr="00811C43">
      <w:rPr>
        <w:color w:val="595959" w:themeColor="text1" w:themeTint="A6"/>
      </w:rPr>
      <w:t xml:space="preserve">Page </w:t>
    </w:r>
    <w:r w:rsidRPr="00811C43">
      <w:rPr>
        <w:color w:val="595959" w:themeColor="text1" w:themeTint="A6"/>
      </w:rPr>
      <w:fldChar w:fldCharType="begin"/>
    </w:r>
    <w:r w:rsidRPr="00811C43">
      <w:rPr>
        <w:color w:val="595959" w:themeColor="text1" w:themeTint="A6"/>
      </w:rPr>
      <w:instrText xml:space="preserve"> PAGE  \* Arabic  \* MERGEFORMAT </w:instrText>
    </w:r>
    <w:r w:rsidRPr="00811C43">
      <w:rPr>
        <w:color w:val="595959" w:themeColor="text1" w:themeTint="A6"/>
      </w:rPr>
      <w:fldChar w:fldCharType="separate"/>
    </w:r>
    <w:r w:rsidRPr="00811C43">
      <w:rPr>
        <w:noProof/>
        <w:color w:val="595959" w:themeColor="text1" w:themeTint="A6"/>
      </w:rPr>
      <w:t>2</w:t>
    </w:r>
    <w:r w:rsidRPr="00811C43">
      <w:rPr>
        <w:color w:val="595959" w:themeColor="text1" w:themeTint="A6"/>
      </w:rPr>
      <w:fldChar w:fldCharType="end"/>
    </w:r>
    <w:r w:rsidRPr="00811C43">
      <w:rPr>
        <w:color w:val="595959" w:themeColor="text1" w:themeTint="A6"/>
      </w:rPr>
      <w:t xml:space="preserve"> of </w:t>
    </w:r>
    <w:r w:rsidRPr="00811C43">
      <w:rPr>
        <w:color w:val="595959" w:themeColor="text1" w:themeTint="A6"/>
      </w:rPr>
      <w:fldChar w:fldCharType="begin"/>
    </w:r>
    <w:r w:rsidRPr="00811C43">
      <w:rPr>
        <w:color w:val="595959" w:themeColor="text1" w:themeTint="A6"/>
      </w:rPr>
      <w:instrText xml:space="preserve"> NUMPAGES  \* Arabic  \* MERGEFORMAT </w:instrText>
    </w:r>
    <w:r w:rsidRPr="00811C43">
      <w:rPr>
        <w:color w:val="595959" w:themeColor="text1" w:themeTint="A6"/>
      </w:rPr>
      <w:fldChar w:fldCharType="separate"/>
    </w:r>
    <w:r w:rsidRPr="00811C43">
      <w:rPr>
        <w:noProof/>
        <w:color w:val="595959" w:themeColor="text1" w:themeTint="A6"/>
      </w:rPr>
      <w:t>2</w:t>
    </w:r>
    <w:r w:rsidRPr="00811C43">
      <w:rPr>
        <w:color w:val="595959" w:themeColor="text1" w:themeTint="A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EA503" w14:textId="77777777" w:rsidR="001F713F" w:rsidRPr="009349EF" w:rsidRDefault="001F713F" w:rsidP="0099117B">
    <w:pPr>
      <w:pStyle w:val="Footer"/>
    </w:pPr>
    <w:r w:rsidRPr="009349EF">
      <w:t xml:space="preserve">Page </w:t>
    </w:r>
    <w:r w:rsidRPr="009349EF">
      <w:fldChar w:fldCharType="begin"/>
    </w:r>
    <w:r w:rsidRPr="009349EF">
      <w:instrText xml:space="preserve"> PAGE  \* Arabic  \* MERGEFORMAT </w:instrText>
    </w:r>
    <w:r w:rsidRPr="009349EF">
      <w:fldChar w:fldCharType="separate"/>
    </w:r>
    <w:r w:rsidRPr="009349EF">
      <w:t>2</w:t>
    </w:r>
    <w:r w:rsidRPr="009349EF">
      <w:fldChar w:fldCharType="end"/>
    </w:r>
    <w:r w:rsidRPr="009349EF">
      <w:t xml:space="preserve"> of </w:t>
    </w:r>
    <w:fldSimple w:instr=" NUMPAGES  \* Arabic  \* MERGEFORMAT ">
      <w:r w:rsidRPr="009349EF">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66895" w14:textId="77777777" w:rsidR="00845393" w:rsidRDefault="00845393" w:rsidP="001F713F">
      <w:pPr>
        <w:spacing w:before="0" w:after="0" w:line="240" w:lineRule="auto"/>
      </w:pPr>
      <w:r>
        <w:separator/>
      </w:r>
    </w:p>
  </w:footnote>
  <w:footnote w:type="continuationSeparator" w:id="0">
    <w:p w14:paraId="2429BB88" w14:textId="77777777" w:rsidR="00845393" w:rsidRDefault="00845393" w:rsidP="001F713F">
      <w:pPr>
        <w:spacing w:before="0" w:after="0" w:line="240" w:lineRule="auto"/>
      </w:pPr>
      <w:r>
        <w:continuationSeparator/>
      </w:r>
    </w:p>
  </w:footnote>
  <w:footnote w:type="continuationNotice" w:id="1">
    <w:p w14:paraId="1A2E4D8F" w14:textId="77777777" w:rsidR="00845393" w:rsidRDefault="00845393">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249"/>
      <w:gridCol w:w="4148"/>
    </w:tblGrid>
    <w:tr w:rsidR="003C1054" w14:paraId="47FB932E" w14:textId="77777777" w:rsidTr="00695EA6">
      <w:trPr>
        <w:trHeight w:val="572"/>
      </w:trPr>
      <w:tc>
        <w:tcPr>
          <w:tcW w:w="6249" w:type="dxa"/>
        </w:tcPr>
        <w:p w14:paraId="30086862" w14:textId="77777777" w:rsidR="003C1054" w:rsidRDefault="00175DC2" w:rsidP="00413BB0">
          <w:pPr>
            <w:pStyle w:val="Header"/>
          </w:pPr>
          <w:r>
            <w:t xml:space="preserve">This is a template form created by the Public Policy Lab. </w:t>
          </w:r>
        </w:p>
        <w:p w14:paraId="45A3B95B" w14:textId="11F80208" w:rsidR="00175DC2" w:rsidRPr="0059319F" w:rsidRDefault="00175DC2" w:rsidP="00413BB0">
          <w:pPr>
            <w:pStyle w:val="Header"/>
          </w:pPr>
          <w:r>
            <w:t>To learn more, visit www.publicpolicylab.org.</w:t>
          </w:r>
        </w:p>
      </w:tc>
      <w:tc>
        <w:tcPr>
          <w:tcW w:w="4148" w:type="dxa"/>
        </w:tcPr>
        <w:p w14:paraId="0A99C3DC" w14:textId="6286DEE4" w:rsidR="003C1054" w:rsidRPr="00413BB0" w:rsidRDefault="00967B6B" w:rsidP="00413BB0">
          <w:pPr>
            <w:pStyle w:val="Header"/>
            <w:jc w:val="right"/>
          </w:pPr>
          <w:r w:rsidRPr="00413BB0">
            <w:t>Last updated June 2026</w:t>
          </w:r>
        </w:p>
      </w:tc>
    </w:tr>
  </w:tbl>
  <w:p w14:paraId="194A37C3" w14:textId="77777777" w:rsidR="001F713F" w:rsidRDefault="001F713F" w:rsidP="00125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quot;&quot;" style="width:16.4pt;height:16.4pt;flip:x;visibility:visible;mso-wrap-style:square" o:bullet="t">
        <v:imagedata r:id="rId1" o:title="" grayscale="t" bilevel="t"/>
      </v:shape>
    </w:pict>
  </w:numPicBullet>
  <w:numPicBullet w:numPicBulletId="1">
    <w:pict>
      <v:shape id="Picture 6" o:spid="_x0000_i1026" type="#_x0000_t75" alt="A black background with a black square&#13;&#13;&#13;&#13;&#13;&#13;&#13;&#13;&#13;&#13;&#13;&#13;&#13;&#13;&#13;&#13;&#13;&#13;&#13;&#13;&#13;&#13;&#13;&#13;&#13;&#13;&#13;&#13;&#13;&#13;&#13;&#13;&#13;&#13;&#10;&#13;&#13;&#13;&#13;&#13;&#13;&#13;&#13;&#13;&#13;&#13;&#13;&#13;&#13;&#13;&#13;&#13;&#13;&#13;&#13;&#13;&#13;&#13;&#13;&#13;&#13;&#13;&#13;&#13;&#13;&#13;&#13;&#13;&#13;&#10;AI-generated content may be incorrect." style="width:101.25pt;height:90.75pt;visibility:visible;mso-wrap-style:square" o:bullet="t">
        <v:imagedata r:id="rId2" o:title="A black background with a black square&#13;&#13;&#13;&#13;&#13;&#13;&#13;&#13;&#13;&#13;&#13;&#13;&#13;&#13;&#13;&#13;&#13;&#13;&#13;&#13;&#13;&#13;&#13;&#13;&#13;&#13;&#13;&#13;&#13;&#13;&#13;&#13;&#13;&#13;&#10;&#13;&#13;&#13;&#13;&#13;&#13;&#13;&#13;&#13;&#13;&#13;&#13;&#13;&#13;&#13;&#13;&#13;&#13;&#13;&#13;&#13;&#13;&#13;&#13;&#13;&#13;&#13;&#13;&#13;&#13;&#13;&#13;&#13;&#13;&#10;AI-generated content may be incorrect" croptop="14082f" cropbottom="12717f" cropleft="20445f" cropright="19287f"/>
      </v:shape>
    </w:pict>
  </w:numPicBullet>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5E42AD"/>
    <w:multiLevelType w:val="hybridMultilevel"/>
    <w:tmpl w:val="50C4ECDA"/>
    <w:lvl w:ilvl="0" w:tplc="EEEC77D0">
      <w:start w:val="1"/>
      <w:numFmt w:val="bullet"/>
      <w:lvlText w:val="o"/>
      <w:lvlJc w:val="left"/>
      <w:pPr>
        <w:ind w:left="43" w:hanging="4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C144B"/>
    <w:multiLevelType w:val="multilevel"/>
    <w:tmpl w:val="C7A48052"/>
    <w:styleLink w:val="CurrentList2"/>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7A660E"/>
    <w:multiLevelType w:val="multilevel"/>
    <w:tmpl w:val="5418A738"/>
    <w:lvl w:ilvl="0">
      <w:start w:val="1"/>
      <w:numFmt w:val="bullet"/>
      <w:pStyle w:val="RadioButton"/>
      <w:lvlText w:val="¡"/>
      <w:lvlJc w:val="left"/>
      <w:pPr>
        <w:ind w:left="360" w:hanging="360"/>
      </w:pPr>
      <w:rPr>
        <w:rFonts w:ascii="Wingdings" w:hAnsi="Wingdings" w:hint="default"/>
        <w:color w:val="auto"/>
        <w:position w:val="-3"/>
        <w:sz w:val="32"/>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DF4766C"/>
    <w:multiLevelType w:val="hybridMultilevel"/>
    <w:tmpl w:val="06D68758"/>
    <w:lvl w:ilvl="0" w:tplc="FFFFFFFF">
      <w:start w:val="1"/>
      <w:numFmt w:val="decimal"/>
      <w:lvlText w:val="%1."/>
      <w:lvlJc w:val="left"/>
      <w:pPr>
        <w:ind w:left="378" w:hanging="288"/>
      </w:pPr>
    </w:lvl>
    <w:lvl w:ilvl="1" w:tplc="40346AE6">
      <w:start w:val="1"/>
      <w:numFmt w:val="bullet"/>
      <w:lvlText w:val="|"/>
      <w:lvlJc w:val="left"/>
      <w:pPr>
        <w:ind w:left="1296" w:hanging="216"/>
      </w:pPr>
      <w:rPr>
        <w:rFonts w:ascii="Wingdings 3" w:hAnsi="Wingdings 3" w:hint="default"/>
        <w:caps w:val="0"/>
        <w:strike w:val="0"/>
        <w:dstrike w:val="0"/>
        <w:vanish w:val="0"/>
        <w:color w:val="595959" w:themeColor="text1" w:themeTint="A6"/>
        <w:position w:val="-3"/>
        <w:vertAlign w:val="baseli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E10D75"/>
    <w:multiLevelType w:val="hybridMultilevel"/>
    <w:tmpl w:val="B25E69D0"/>
    <w:lvl w:ilvl="0" w:tplc="58B44D74">
      <w:start w:val="1234"/>
      <w:numFmt w:val="bullet"/>
      <w:lvlText w:val="-"/>
      <w:lvlJc w:val="left"/>
      <w:pPr>
        <w:ind w:left="720" w:hanging="360"/>
      </w:pPr>
      <w:rPr>
        <w:rFonts w:ascii="Cambria" w:eastAsiaTheme="minorHAnsi" w:hAnsi="Cambria" w:cs="Apple Color Emoji"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0D6856"/>
    <w:multiLevelType w:val="multilevel"/>
    <w:tmpl w:val="3C028A98"/>
    <w:styleLink w:val="CurrentList6"/>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064387"/>
    <w:multiLevelType w:val="hybridMultilevel"/>
    <w:tmpl w:val="74E043D6"/>
    <w:lvl w:ilvl="0" w:tplc="94F0219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D6887"/>
    <w:multiLevelType w:val="multilevel"/>
    <w:tmpl w:val="04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33D15B9"/>
    <w:multiLevelType w:val="multilevel"/>
    <w:tmpl w:val="E28EFD6A"/>
    <w:styleLink w:val="CurrentList4"/>
    <w:lvl w:ilvl="0">
      <w:start w:val="1"/>
      <w:numFmt w:val="decimal"/>
      <w:lvlText w:val="%1."/>
      <w:lvlJc w:val="left"/>
      <w:pPr>
        <w:ind w:left="288" w:hanging="28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9C7723"/>
    <w:multiLevelType w:val="hybridMultilevel"/>
    <w:tmpl w:val="021AD6CA"/>
    <w:lvl w:ilvl="0" w:tplc="8E1A2488">
      <w:start w:val="1"/>
      <w:numFmt w:val="bullet"/>
      <w:lvlText w:val="é"/>
      <w:lvlJc w:val="left"/>
      <w:pPr>
        <w:ind w:left="144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14F6"/>
    <w:multiLevelType w:val="hybridMultilevel"/>
    <w:tmpl w:val="396AE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EB3D75"/>
    <w:multiLevelType w:val="hybridMultilevel"/>
    <w:tmpl w:val="B8369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8D165E"/>
    <w:multiLevelType w:val="hybridMultilevel"/>
    <w:tmpl w:val="AED4A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803C99"/>
    <w:multiLevelType w:val="hybridMultilevel"/>
    <w:tmpl w:val="F4CA9B5A"/>
    <w:lvl w:ilvl="0" w:tplc="EEEC77D0">
      <w:start w:val="1"/>
      <w:numFmt w:val="bullet"/>
      <w:lvlText w:val="o"/>
      <w:lvlJc w:val="left"/>
      <w:pPr>
        <w:ind w:left="749" w:hanging="360"/>
      </w:pPr>
      <w:rPr>
        <w:rFonts w:ascii="Wingdings" w:hAnsi="Wingdings"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15" w15:restartNumberingAfterBreak="0">
    <w:nsid w:val="3D662327"/>
    <w:multiLevelType w:val="multilevel"/>
    <w:tmpl w:val="091A78FC"/>
    <w:styleLink w:val="CurrentList8"/>
    <w:lvl w:ilvl="0">
      <w:start w:val="1"/>
      <w:numFmt w:val="bullet"/>
      <w:lvlText w:val="¨"/>
      <w:lvlJc w:val="left"/>
      <w:pPr>
        <w:ind w:left="2970" w:hanging="360"/>
      </w:pPr>
      <w:rPr>
        <w:rFonts w:ascii="Wingdings" w:hAnsi="Wingdings" w:hint="default"/>
        <w:position w:val="-4"/>
        <w:sz w:val="3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1263A2"/>
    <w:multiLevelType w:val="multilevel"/>
    <w:tmpl w:val="AF0A95F6"/>
    <w:styleLink w:val="CurrentList9"/>
    <w:lvl w:ilvl="0">
      <w:start w:val="1"/>
      <w:numFmt w:val="bullet"/>
      <w:lvlText w:val="|"/>
      <w:lvlJc w:val="left"/>
      <w:pPr>
        <w:ind w:left="216" w:hanging="216"/>
      </w:pPr>
      <w:rPr>
        <w:rFonts w:ascii="Wingdings 3" w:hAnsi="Wingdings 3" w:hint="default"/>
        <w:caps w:val="0"/>
        <w:strike w:val="0"/>
        <w:dstrike w:val="0"/>
        <w:vanish w:val="0"/>
        <w:color w:val="000000" w:themeColor="text1"/>
        <w:position w:val="-3"/>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8F2A7B"/>
    <w:multiLevelType w:val="hybridMultilevel"/>
    <w:tmpl w:val="A9A6BF02"/>
    <w:lvl w:ilvl="0" w:tplc="77649A48">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5946F0"/>
    <w:multiLevelType w:val="hybridMultilevel"/>
    <w:tmpl w:val="09881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342C66"/>
    <w:multiLevelType w:val="hybridMultilevel"/>
    <w:tmpl w:val="B7A02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2F42F7"/>
    <w:multiLevelType w:val="hybridMultilevel"/>
    <w:tmpl w:val="97622CDA"/>
    <w:lvl w:ilvl="0" w:tplc="17A808B0">
      <w:start w:val="1"/>
      <w:numFmt w:val="bullet"/>
      <w:pStyle w:val="Checkbox"/>
      <w:lvlText w:val="¨"/>
      <w:lvlJc w:val="left"/>
      <w:pPr>
        <w:ind w:left="360" w:hanging="360"/>
      </w:pPr>
      <w:rPr>
        <w:rFonts w:ascii="Wingdings" w:hAnsi="Wingdings" w:hint="default"/>
        <w:position w:val="-4"/>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184BCF"/>
    <w:multiLevelType w:val="hybridMultilevel"/>
    <w:tmpl w:val="4AD4137A"/>
    <w:lvl w:ilvl="0" w:tplc="9C32B8E2">
      <w:start w:val="1"/>
      <w:numFmt w:val="decimal"/>
      <w:pStyle w:val="Numbers"/>
      <w:lvlText w:val="%1."/>
      <w:lvlJc w:val="left"/>
      <w:pPr>
        <w:ind w:left="378" w:hanging="288"/>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AC6A1B"/>
    <w:multiLevelType w:val="hybridMultilevel"/>
    <w:tmpl w:val="D44E5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4A6D8B"/>
    <w:multiLevelType w:val="hybridMultilevel"/>
    <w:tmpl w:val="4C2ED69A"/>
    <w:lvl w:ilvl="0" w:tplc="40346AE6">
      <w:start w:val="1"/>
      <w:numFmt w:val="bullet"/>
      <w:pStyle w:val="SideTip"/>
      <w:lvlText w:val="|"/>
      <w:lvlJc w:val="left"/>
      <w:pPr>
        <w:ind w:left="360" w:hanging="216"/>
      </w:pPr>
      <w:rPr>
        <w:rFonts w:ascii="Wingdings 3" w:hAnsi="Wingdings 3" w:hint="default"/>
        <w:caps w:val="0"/>
        <w:strike w:val="0"/>
        <w:dstrike w:val="0"/>
        <w:vanish w:val="0"/>
        <w:color w:val="595959" w:themeColor="text1" w:themeTint="A6"/>
        <w:position w:val="-3"/>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E720D9A"/>
    <w:multiLevelType w:val="hybridMultilevel"/>
    <w:tmpl w:val="FE0E1D90"/>
    <w:lvl w:ilvl="0" w:tplc="3F52B2A6">
      <w:start w:val="1"/>
      <w:numFmt w:val="bullet"/>
      <w:pStyle w:val="BulletParagraph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1A638D"/>
    <w:multiLevelType w:val="hybridMultilevel"/>
    <w:tmpl w:val="F8300398"/>
    <w:lvl w:ilvl="0" w:tplc="FFFFFFFF">
      <w:start w:val="1"/>
      <w:numFmt w:val="decimal"/>
      <w:lvlText w:val="%1."/>
      <w:lvlJc w:val="left"/>
      <w:pPr>
        <w:ind w:left="378" w:hanging="288"/>
      </w:p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11456E6"/>
    <w:multiLevelType w:val="multilevel"/>
    <w:tmpl w:val="F6B07C3E"/>
    <w:styleLink w:val="CurrentList5"/>
    <w:lvl w:ilvl="0">
      <w:start w:val="1"/>
      <w:numFmt w:val="bullet"/>
      <w:lvlText w:val="|"/>
      <w:lvlJc w:val="left"/>
      <w:pPr>
        <w:ind w:left="216" w:hanging="216"/>
      </w:pPr>
      <w:rPr>
        <w:rFonts w:ascii="Wingdings 3" w:hAnsi="Wingdings 3" w:hint="default"/>
        <w:caps w:val="0"/>
        <w:strike w:val="0"/>
        <w:dstrike w:val="0"/>
        <w:vanish w:val="0"/>
        <w:color w:val="1E3564"/>
        <w:position w:val="-3"/>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785485"/>
    <w:multiLevelType w:val="multilevel"/>
    <w:tmpl w:val="08BA0506"/>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8F93F10"/>
    <w:multiLevelType w:val="hybridMultilevel"/>
    <w:tmpl w:val="989E8BAC"/>
    <w:lvl w:ilvl="0" w:tplc="73B428CC">
      <w:start w:val="1"/>
      <w:numFmt w:val="bullet"/>
      <w:pStyle w:val="BulletFormLis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4505A3"/>
    <w:multiLevelType w:val="multilevel"/>
    <w:tmpl w:val="C7A48052"/>
    <w:styleLink w:val="CurrentList3"/>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CCE5101"/>
    <w:multiLevelType w:val="hybridMultilevel"/>
    <w:tmpl w:val="A02EAFB2"/>
    <w:lvl w:ilvl="0" w:tplc="39303486">
      <w:start w:val="1"/>
      <w:numFmt w:val="bullet"/>
      <w:pStyle w:val="BulletDocumentsLis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16cid:durableId="716903453">
    <w:abstractNumId w:val="21"/>
  </w:num>
  <w:num w:numId="2" w16cid:durableId="1159733489">
    <w:abstractNumId w:val="27"/>
  </w:num>
  <w:num w:numId="3" w16cid:durableId="1118717825">
    <w:abstractNumId w:val="2"/>
  </w:num>
  <w:num w:numId="4" w16cid:durableId="1925408755">
    <w:abstractNumId w:val="29"/>
  </w:num>
  <w:num w:numId="5" w16cid:durableId="1820732448">
    <w:abstractNumId w:val="30"/>
  </w:num>
  <w:num w:numId="6" w16cid:durableId="2105762928">
    <w:abstractNumId w:val="9"/>
  </w:num>
  <w:num w:numId="7" w16cid:durableId="313216258">
    <w:abstractNumId w:val="28"/>
  </w:num>
  <w:num w:numId="8" w16cid:durableId="2013293235">
    <w:abstractNumId w:val="3"/>
  </w:num>
  <w:num w:numId="9" w16cid:durableId="1227377123">
    <w:abstractNumId w:val="20"/>
  </w:num>
  <w:num w:numId="10" w16cid:durableId="853031662">
    <w:abstractNumId w:val="23"/>
  </w:num>
  <w:num w:numId="11" w16cid:durableId="1930768743">
    <w:abstractNumId w:val="26"/>
  </w:num>
  <w:num w:numId="12" w16cid:durableId="1720085532">
    <w:abstractNumId w:val="13"/>
  </w:num>
  <w:num w:numId="13" w16cid:durableId="22171540">
    <w:abstractNumId w:val="6"/>
  </w:num>
  <w:num w:numId="14" w16cid:durableId="140318779">
    <w:abstractNumId w:val="21"/>
    <w:lvlOverride w:ilvl="0">
      <w:startOverride w:val="1"/>
    </w:lvlOverride>
  </w:num>
  <w:num w:numId="15" w16cid:durableId="741753187">
    <w:abstractNumId w:val="17"/>
  </w:num>
  <w:num w:numId="16" w16cid:durableId="381368318">
    <w:abstractNumId w:val="12"/>
  </w:num>
  <w:num w:numId="17" w16cid:durableId="614865591">
    <w:abstractNumId w:val="11"/>
  </w:num>
  <w:num w:numId="18" w16cid:durableId="1520385695">
    <w:abstractNumId w:val="8"/>
  </w:num>
  <w:num w:numId="19" w16cid:durableId="1807822006">
    <w:abstractNumId w:val="28"/>
  </w:num>
  <w:num w:numId="20" w16cid:durableId="2097358172">
    <w:abstractNumId w:val="28"/>
  </w:num>
  <w:num w:numId="21" w16cid:durableId="71389866">
    <w:abstractNumId w:val="20"/>
  </w:num>
  <w:num w:numId="22" w16cid:durableId="455375624">
    <w:abstractNumId w:val="27"/>
  </w:num>
  <w:num w:numId="23" w16cid:durableId="682518651">
    <w:abstractNumId w:val="2"/>
  </w:num>
  <w:num w:numId="24" w16cid:durableId="213659478">
    <w:abstractNumId w:val="29"/>
  </w:num>
  <w:num w:numId="25" w16cid:durableId="943422369">
    <w:abstractNumId w:val="9"/>
  </w:num>
  <w:num w:numId="26" w16cid:durableId="801774028">
    <w:abstractNumId w:val="26"/>
  </w:num>
  <w:num w:numId="27" w16cid:durableId="1313871617">
    <w:abstractNumId w:val="6"/>
  </w:num>
  <w:num w:numId="28" w16cid:durableId="1008679681">
    <w:abstractNumId w:val="30"/>
  </w:num>
  <w:num w:numId="29" w16cid:durableId="1444887415">
    <w:abstractNumId w:val="21"/>
  </w:num>
  <w:num w:numId="30" w16cid:durableId="64843135">
    <w:abstractNumId w:val="3"/>
  </w:num>
  <w:num w:numId="31" w16cid:durableId="1801142527">
    <w:abstractNumId w:val="23"/>
  </w:num>
  <w:num w:numId="32" w16cid:durableId="92629187">
    <w:abstractNumId w:val="18"/>
  </w:num>
  <w:num w:numId="33" w16cid:durableId="1003320460">
    <w:abstractNumId w:val="15"/>
  </w:num>
  <w:num w:numId="34" w16cid:durableId="399331201">
    <w:abstractNumId w:val="7"/>
  </w:num>
  <w:num w:numId="35" w16cid:durableId="1090001302">
    <w:abstractNumId w:val="22"/>
  </w:num>
  <w:num w:numId="36" w16cid:durableId="2118940293">
    <w:abstractNumId w:val="5"/>
  </w:num>
  <w:num w:numId="37" w16cid:durableId="2075615674">
    <w:abstractNumId w:val="16"/>
  </w:num>
  <w:num w:numId="38" w16cid:durableId="1209955763">
    <w:abstractNumId w:val="23"/>
    <w:lvlOverride w:ilvl="0">
      <w:startOverride w:val="1"/>
    </w:lvlOverride>
  </w:num>
  <w:num w:numId="39" w16cid:durableId="2118285922">
    <w:abstractNumId w:val="19"/>
  </w:num>
  <w:num w:numId="40" w16cid:durableId="1734112550">
    <w:abstractNumId w:val="4"/>
  </w:num>
  <w:num w:numId="41" w16cid:durableId="1965228351">
    <w:abstractNumId w:val="25"/>
  </w:num>
  <w:num w:numId="42" w16cid:durableId="845948282">
    <w:abstractNumId w:val="21"/>
    <w:lvlOverride w:ilvl="0">
      <w:startOverride w:val="1"/>
    </w:lvlOverride>
  </w:num>
  <w:num w:numId="43" w16cid:durableId="2067684086">
    <w:abstractNumId w:val="24"/>
  </w:num>
  <w:num w:numId="44" w16cid:durableId="1578176059">
    <w:abstractNumId w:val="10"/>
  </w:num>
  <w:num w:numId="45" w16cid:durableId="415631723">
    <w:abstractNumId w:val="1"/>
  </w:num>
  <w:num w:numId="46" w16cid:durableId="687147993">
    <w:abstractNumId w:val="14"/>
  </w:num>
  <w:num w:numId="47" w16cid:durableId="1404715239">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ublic Policy Lab">
    <w15:presenceInfo w15:providerId="None" w15:userId="Public Policy 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D06"/>
    <w:rsid w:val="0000104A"/>
    <w:rsid w:val="00001C65"/>
    <w:rsid w:val="0000242C"/>
    <w:rsid w:val="000040D0"/>
    <w:rsid w:val="00005A93"/>
    <w:rsid w:val="000066AD"/>
    <w:rsid w:val="00012206"/>
    <w:rsid w:val="00012E87"/>
    <w:rsid w:val="00014184"/>
    <w:rsid w:val="0001616A"/>
    <w:rsid w:val="00017D6B"/>
    <w:rsid w:val="00022400"/>
    <w:rsid w:val="00022628"/>
    <w:rsid w:val="000240D7"/>
    <w:rsid w:val="000252C0"/>
    <w:rsid w:val="000266AE"/>
    <w:rsid w:val="00031875"/>
    <w:rsid w:val="00031D46"/>
    <w:rsid w:val="0003281B"/>
    <w:rsid w:val="00033610"/>
    <w:rsid w:val="00034226"/>
    <w:rsid w:val="00035136"/>
    <w:rsid w:val="000356FB"/>
    <w:rsid w:val="0003757A"/>
    <w:rsid w:val="000375A9"/>
    <w:rsid w:val="000400EE"/>
    <w:rsid w:val="00040922"/>
    <w:rsid w:val="0004134D"/>
    <w:rsid w:val="000421C7"/>
    <w:rsid w:val="00042C1C"/>
    <w:rsid w:val="00043C20"/>
    <w:rsid w:val="0004441E"/>
    <w:rsid w:val="00047436"/>
    <w:rsid w:val="00050434"/>
    <w:rsid w:val="000531EA"/>
    <w:rsid w:val="00053315"/>
    <w:rsid w:val="000534C9"/>
    <w:rsid w:val="00054AE4"/>
    <w:rsid w:val="00054B23"/>
    <w:rsid w:val="000560E3"/>
    <w:rsid w:val="00056BAD"/>
    <w:rsid w:val="000572BE"/>
    <w:rsid w:val="0006040B"/>
    <w:rsid w:val="00061FE8"/>
    <w:rsid w:val="00062335"/>
    <w:rsid w:val="00064069"/>
    <w:rsid w:val="00071592"/>
    <w:rsid w:val="00074104"/>
    <w:rsid w:val="00075A8D"/>
    <w:rsid w:val="000770A5"/>
    <w:rsid w:val="00083CDB"/>
    <w:rsid w:val="00084F5A"/>
    <w:rsid w:val="00085679"/>
    <w:rsid w:val="00087CF6"/>
    <w:rsid w:val="00087D64"/>
    <w:rsid w:val="00092593"/>
    <w:rsid w:val="00096B27"/>
    <w:rsid w:val="0009711C"/>
    <w:rsid w:val="000A1EAB"/>
    <w:rsid w:val="000A2E85"/>
    <w:rsid w:val="000A338D"/>
    <w:rsid w:val="000A4A39"/>
    <w:rsid w:val="000A6AEF"/>
    <w:rsid w:val="000B1797"/>
    <w:rsid w:val="000B1A3C"/>
    <w:rsid w:val="000B33BF"/>
    <w:rsid w:val="000B55F4"/>
    <w:rsid w:val="000B570C"/>
    <w:rsid w:val="000B5D8B"/>
    <w:rsid w:val="000B6D98"/>
    <w:rsid w:val="000B720B"/>
    <w:rsid w:val="000B7B2D"/>
    <w:rsid w:val="000C6233"/>
    <w:rsid w:val="000C7CC2"/>
    <w:rsid w:val="000D0B83"/>
    <w:rsid w:val="000D1AE4"/>
    <w:rsid w:val="000D1DA3"/>
    <w:rsid w:val="000D212A"/>
    <w:rsid w:val="000D4B6B"/>
    <w:rsid w:val="000D4DB8"/>
    <w:rsid w:val="000D654A"/>
    <w:rsid w:val="000D687E"/>
    <w:rsid w:val="000D6F99"/>
    <w:rsid w:val="000E6C2F"/>
    <w:rsid w:val="000F41A9"/>
    <w:rsid w:val="000F5592"/>
    <w:rsid w:val="000F5A7A"/>
    <w:rsid w:val="000F6069"/>
    <w:rsid w:val="000F75E4"/>
    <w:rsid w:val="001007FB"/>
    <w:rsid w:val="001020E6"/>
    <w:rsid w:val="00102413"/>
    <w:rsid w:val="0010270F"/>
    <w:rsid w:val="00106299"/>
    <w:rsid w:val="001106D1"/>
    <w:rsid w:val="0011617C"/>
    <w:rsid w:val="00117992"/>
    <w:rsid w:val="00120B87"/>
    <w:rsid w:val="001223C7"/>
    <w:rsid w:val="00124B34"/>
    <w:rsid w:val="001251F0"/>
    <w:rsid w:val="001273C8"/>
    <w:rsid w:val="00130134"/>
    <w:rsid w:val="0013041A"/>
    <w:rsid w:val="0013316F"/>
    <w:rsid w:val="00133C8C"/>
    <w:rsid w:val="0013463C"/>
    <w:rsid w:val="00134954"/>
    <w:rsid w:val="001358D0"/>
    <w:rsid w:val="00135B13"/>
    <w:rsid w:val="00136282"/>
    <w:rsid w:val="00141994"/>
    <w:rsid w:val="00141DC4"/>
    <w:rsid w:val="001432A8"/>
    <w:rsid w:val="00147869"/>
    <w:rsid w:val="001478C3"/>
    <w:rsid w:val="00152642"/>
    <w:rsid w:val="00155242"/>
    <w:rsid w:val="0015552B"/>
    <w:rsid w:val="00155DFB"/>
    <w:rsid w:val="001573E9"/>
    <w:rsid w:val="00157AD4"/>
    <w:rsid w:val="00157E43"/>
    <w:rsid w:val="00160C21"/>
    <w:rsid w:val="00160F50"/>
    <w:rsid w:val="001658B9"/>
    <w:rsid w:val="00166235"/>
    <w:rsid w:val="00166873"/>
    <w:rsid w:val="001676D4"/>
    <w:rsid w:val="0017014C"/>
    <w:rsid w:val="00175DC2"/>
    <w:rsid w:val="00176A5C"/>
    <w:rsid w:val="00177254"/>
    <w:rsid w:val="00180156"/>
    <w:rsid w:val="001812B8"/>
    <w:rsid w:val="00181827"/>
    <w:rsid w:val="001833AF"/>
    <w:rsid w:val="00184927"/>
    <w:rsid w:val="0018502E"/>
    <w:rsid w:val="00192055"/>
    <w:rsid w:val="00192D1B"/>
    <w:rsid w:val="00193398"/>
    <w:rsid w:val="0019370E"/>
    <w:rsid w:val="0019396A"/>
    <w:rsid w:val="00194083"/>
    <w:rsid w:val="0019494F"/>
    <w:rsid w:val="001971CA"/>
    <w:rsid w:val="001A2BBF"/>
    <w:rsid w:val="001A2F78"/>
    <w:rsid w:val="001A316A"/>
    <w:rsid w:val="001A4183"/>
    <w:rsid w:val="001B0068"/>
    <w:rsid w:val="001B034A"/>
    <w:rsid w:val="001B05EC"/>
    <w:rsid w:val="001B0D05"/>
    <w:rsid w:val="001B2560"/>
    <w:rsid w:val="001B2C91"/>
    <w:rsid w:val="001B2DFB"/>
    <w:rsid w:val="001B465F"/>
    <w:rsid w:val="001B50C5"/>
    <w:rsid w:val="001B5F27"/>
    <w:rsid w:val="001C1BE1"/>
    <w:rsid w:val="001C393F"/>
    <w:rsid w:val="001C492F"/>
    <w:rsid w:val="001C5B96"/>
    <w:rsid w:val="001C6E18"/>
    <w:rsid w:val="001D1814"/>
    <w:rsid w:val="001D26B6"/>
    <w:rsid w:val="001D3DC5"/>
    <w:rsid w:val="001D50E7"/>
    <w:rsid w:val="001D5793"/>
    <w:rsid w:val="001D6236"/>
    <w:rsid w:val="001D753C"/>
    <w:rsid w:val="001E0CA4"/>
    <w:rsid w:val="001E1A02"/>
    <w:rsid w:val="001E223C"/>
    <w:rsid w:val="001E37BB"/>
    <w:rsid w:val="001E40A5"/>
    <w:rsid w:val="001E42FC"/>
    <w:rsid w:val="001E5A3D"/>
    <w:rsid w:val="001E6218"/>
    <w:rsid w:val="001E6EAA"/>
    <w:rsid w:val="001F4689"/>
    <w:rsid w:val="001F6199"/>
    <w:rsid w:val="001F6E64"/>
    <w:rsid w:val="001F713F"/>
    <w:rsid w:val="001F7694"/>
    <w:rsid w:val="00201594"/>
    <w:rsid w:val="00203E2F"/>
    <w:rsid w:val="00204135"/>
    <w:rsid w:val="00205F9A"/>
    <w:rsid w:val="00206439"/>
    <w:rsid w:val="002069B3"/>
    <w:rsid w:val="00207E7D"/>
    <w:rsid w:val="00210379"/>
    <w:rsid w:val="00210CCC"/>
    <w:rsid w:val="00210D2B"/>
    <w:rsid w:val="00210DB0"/>
    <w:rsid w:val="002136E4"/>
    <w:rsid w:val="00213C59"/>
    <w:rsid w:val="002157BB"/>
    <w:rsid w:val="002176B9"/>
    <w:rsid w:val="00222BC4"/>
    <w:rsid w:val="00223973"/>
    <w:rsid w:val="00224779"/>
    <w:rsid w:val="00227DA6"/>
    <w:rsid w:val="00230B8B"/>
    <w:rsid w:val="002311A1"/>
    <w:rsid w:val="002325E4"/>
    <w:rsid w:val="00233122"/>
    <w:rsid w:val="00233D24"/>
    <w:rsid w:val="00235B80"/>
    <w:rsid w:val="00236583"/>
    <w:rsid w:val="00237CC1"/>
    <w:rsid w:val="002426AC"/>
    <w:rsid w:val="00244E3A"/>
    <w:rsid w:val="002466FF"/>
    <w:rsid w:val="00251D95"/>
    <w:rsid w:val="00252472"/>
    <w:rsid w:val="00253A7A"/>
    <w:rsid w:val="00255163"/>
    <w:rsid w:val="00260B21"/>
    <w:rsid w:val="00261CBB"/>
    <w:rsid w:val="00262FC7"/>
    <w:rsid w:val="002647BF"/>
    <w:rsid w:val="00264CFB"/>
    <w:rsid w:val="00270D57"/>
    <w:rsid w:val="002721C3"/>
    <w:rsid w:val="00272CBF"/>
    <w:rsid w:val="00274730"/>
    <w:rsid w:val="002804FF"/>
    <w:rsid w:val="002813FD"/>
    <w:rsid w:val="00282E16"/>
    <w:rsid w:val="00282FF0"/>
    <w:rsid w:val="002830AB"/>
    <w:rsid w:val="002859A5"/>
    <w:rsid w:val="00291054"/>
    <w:rsid w:val="00292CB3"/>
    <w:rsid w:val="002960C0"/>
    <w:rsid w:val="002A0037"/>
    <w:rsid w:val="002A040A"/>
    <w:rsid w:val="002A1600"/>
    <w:rsid w:val="002A18A8"/>
    <w:rsid w:val="002A1A1C"/>
    <w:rsid w:val="002A463F"/>
    <w:rsid w:val="002A57EF"/>
    <w:rsid w:val="002A79F9"/>
    <w:rsid w:val="002B0E59"/>
    <w:rsid w:val="002B10BD"/>
    <w:rsid w:val="002B2B63"/>
    <w:rsid w:val="002B3823"/>
    <w:rsid w:val="002B592D"/>
    <w:rsid w:val="002B5D74"/>
    <w:rsid w:val="002B6A48"/>
    <w:rsid w:val="002B6BAD"/>
    <w:rsid w:val="002B7394"/>
    <w:rsid w:val="002B7D48"/>
    <w:rsid w:val="002C00EA"/>
    <w:rsid w:val="002C0A31"/>
    <w:rsid w:val="002C26A2"/>
    <w:rsid w:val="002C371E"/>
    <w:rsid w:val="002C3E4F"/>
    <w:rsid w:val="002C481A"/>
    <w:rsid w:val="002C49E1"/>
    <w:rsid w:val="002C4BC5"/>
    <w:rsid w:val="002C6384"/>
    <w:rsid w:val="002C6EB1"/>
    <w:rsid w:val="002C70B5"/>
    <w:rsid w:val="002C7AA7"/>
    <w:rsid w:val="002D04FD"/>
    <w:rsid w:val="002D1C16"/>
    <w:rsid w:val="002D2A33"/>
    <w:rsid w:val="002D3B4F"/>
    <w:rsid w:val="002D40F2"/>
    <w:rsid w:val="002D4107"/>
    <w:rsid w:val="002D419B"/>
    <w:rsid w:val="002D6812"/>
    <w:rsid w:val="002D6A5E"/>
    <w:rsid w:val="002D6CFC"/>
    <w:rsid w:val="002E04F9"/>
    <w:rsid w:val="002E10C2"/>
    <w:rsid w:val="002E2F5F"/>
    <w:rsid w:val="002E3236"/>
    <w:rsid w:val="002E4DF2"/>
    <w:rsid w:val="002E711F"/>
    <w:rsid w:val="002F04E5"/>
    <w:rsid w:val="002F1CE3"/>
    <w:rsid w:val="002F2B44"/>
    <w:rsid w:val="002F3012"/>
    <w:rsid w:val="002F573E"/>
    <w:rsid w:val="002F5B23"/>
    <w:rsid w:val="002F6FC0"/>
    <w:rsid w:val="002F76D8"/>
    <w:rsid w:val="002F7ADC"/>
    <w:rsid w:val="002F7BF0"/>
    <w:rsid w:val="0030099D"/>
    <w:rsid w:val="003021A3"/>
    <w:rsid w:val="003026AF"/>
    <w:rsid w:val="00302A5E"/>
    <w:rsid w:val="00302F4C"/>
    <w:rsid w:val="00303140"/>
    <w:rsid w:val="00303BC5"/>
    <w:rsid w:val="003121C0"/>
    <w:rsid w:val="00312F70"/>
    <w:rsid w:val="00312FCC"/>
    <w:rsid w:val="00314D4C"/>
    <w:rsid w:val="00314E81"/>
    <w:rsid w:val="00315CA0"/>
    <w:rsid w:val="003163AE"/>
    <w:rsid w:val="003202D8"/>
    <w:rsid w:val="00320C40"/>
    <w:rsid w:val="00321572"/>
    <w:rsid w:val="00321C61"/>
    <w:rsid w:val="00322B6D"/>
    <w:rsid w:val="00322F77"/>
    <w:rsid w:val="00324766"/>
    <w:rsid w:val="003253C5"/>
    <w:rsid w:val="00327E3F"/>
    <w:rsid w:val="00327F47"/>
    <w:rsid w:val="0033227F"/>
    <w:rsid w:val="003350C5"/>
    <w:rsid w:val="00337939"/>
    <w:rsid w:val="00337AA2"/>
    <w:rsid w:val="003408EF"/>
    <w:rsid w:val="00342AB7"/>
    <w:rsid w:val="00343B88"/>
    <w:rsid w:val="0034406F"/>
    <w:rsid w:val="00346160"/>
    <w:rsid w:val="00346D2B"/>
    <w:rsid w:val="00350635"/>
    <w:rsid w:val="00361842"/>
    <w:rsid w:val="00361ADE"/>
    <w:rsid w:val="0036367D"/>
    <w:rsid w:val="0036403D"/>
    <w:rsid w:val="003643E6"/>
    <w:rsid w:val="00365A28"/>
    <w:rsid w:val="00365E8F"/>
    <w:rsid w:val="003674BA"/>
    <w:rsid w:val="00367570"/>
    <w:rsid w:val="003703BE"/>
    <w:rsid w:val="00370BC8"/>
    <w:rsid w:val="00370E3B"/>
    <w:rsid w:val="00371EC4"/>
    <w:rsid w:val="00373145"/>
    <w:rsid w:val="00373BA4"/>
    <w:rsid w:val="00373D0C"/>
    <w:rsid w:val="00375BF4"/>
    <w:rsid w:val="003816DD"/>
    <w:rsid w:val="00381BD1"/>
    <w:rsid w:val="00383FBD"/>
    <w:rsid w:val="00384CA1"/>
    <w:rsid w:val="0038527A"/>
    <w:rsid w:val="003858E5"/>
    <w:rsid w:val="003907C1"/>
    <w:rsid w:val="00390C90"/>
    <w:rsid w:val="00391C17"/>
    <w:rsid w:val="00393F24"/>
    <w:rsid w:val="00395380"/>
    <w:rsid w:val="003A1F87"/>
    <w:rsid w:val="003A2A01"/>
    <w:rsid w:val="003A4C15"/>
    <w:rsid w:val="003A77EC"/>
    <w:rsid w:val="003B025C"/>
    <w:rsid w:val="003B25C0"/>
    <w:rsid w:val="003B589E"/>
    <w:rsid w:val="003B5D27"/>
    <w:rsid w:val="003B70B8"/>
    <w:rsid w:val="003C066B"/>
    <w:rsid w:val="003C1054"/>
    <w:rsid w:val="003C1C64"/>
    <w:rsid w:val="003C26FB"/>
    <w:rsid w:val="003C28AB"/>
    <w:rsid w:val="003C3640"/>
    <w:rsid w:val="003C396F"/>
    <w:rsid w:val="003C49DF"/>
    <w:rsid w:val="003C6E09"/>
    <w:rsid w:val="003C7A42"/>
    <w:rsid w:val="003D437B"/>
    <w:rsid w:val="003D5BFB"/>
    <w:rsid w:val="003D6386"/>
    <w:rsid w:val="003D6B51"/>
    <w:rsid w:val="003D72E2"/>
    <w:rsid w:val="003E1AA6"/>
    <w:rsid w:val="003E5113"/>
    <w:rsid w:val="003F08CD"/>
    <w:rsid w:val="003F508E"/>
    <w:rsid w:val="003F5AB2"/>
    <w:rsid w:val="004005CC"/>
    <w:rsid w:val="00402C09"/>
    <w:rsid w:val="0040356A"/>
    <w:rsid w:val="00405B3C"/>
    <w:rsid w:val="00405DCA"/>
    <w:rsid w:val="004060E9"/>
    <w:rsid w:val="00406278"/>
    <w:rsid w:val="004068F0"/>
    <w:rsid w:val="004068F6"/>
    <w:rsid w:val="0040799A"/>
    <w:rsid w:val="00410A32"/>
    <w:rsid w:val="00410B63"/>
    <w:rsid w:val="00413335"/>
    <w:rsid w:val="00413BB0"/>
    <w:rsid w:val="00413CEA"/>
    <w:rsid w:val="00413D4C"/>
    <w:rsid w:val="00414D1D"/>
    <w:rsid w:val="004154DC"/>
    <w:rsid w:val="00420119"/>
    <w:rsid w:val="00420C1E"/>
    <w:rsid w:val="00421592"/>
    <w:rsid w:val="00423124"/>
    <w:rsid w:val="00423370"/>
    <w:rsid w:val="00424784"/>
    <w:rsid w:val="004259F7"/>
    <w:rsid w:val="00426A75"/>
    <w:rsid w:val="00430F55"/>
    <w:rsid w:val="00435076"/>
    <w:rsid w:val="004415C7"/>
    <w:rsid w:val="004455A2"/>
    <w:rsid w:val="004463EC"/>
    <w:rsid w:val="00446583"/>
    <w:rsid w:val="004470B0"/>
    <w:rsid w:val="00447DAC"/>
    <w:rsid w:val="00447DF6"/>
    <w:rsid w:val="00450D06"/>
    <w:rsid w:val="00453BC7"/>
    <w:rsid w:val="00454BAB"/>
    <w:rsid w:val="004601B5"/>
    <w:rsid w:val="0046247A"/>
    <w:rsid w:val="00462B7E"/>
    <w:rsid w:val="00463B1E"/>
    <w:rsid w:val="0046642C"/>
    <w:rsid w:val="004674AC"/>
    <w:rsid w:val="0047011C"/>
    <w:rsid w:val="0047043F"/>
    <w:rsid w:val="00473DB4"/>
    <w:rsid w:val="00475425"/>
    <w:rsid w:val="004767F2"/>
    <w:rsid w:val="004804C6"/>
    <w:rsid w:val="00481F9A"/>
    <w:rsid w:val="0048326C"/>
    <w:rsid w:val="0048398C"/>
    <w:rsid w:val="0048627F"/>
    <w:rsid w:val="004866B8"/>
    <w:rsid w:val="00486E63"/>
    <w:rsid w:val="0049256E"/>
    <w:rsid w:val="00492EFA"/>
    <w:rsid w:val="00495CED"/>
    <w:rsid w:val="00495FAC"/>
    <w:rsid w:val="00496739"/>
    <w:rsid w:val="004A01E9"/>
    <w:rsid w:val="004A138B"/>
    <w:rsid w:val="004A167B"/>
    <w:rsid w:val="004A1977"/>
    <w:rsid w:val="004A4321"/>
    <w:rsid w:val="004A58B9"/>
    <w:rsid w:val="004B214A"/>
    <w:rsid w:val="004B33BA"/>
    <w:rsid w:val="004B4508"/>
    <w:rsid w:val="004B4878"/>
    <w:rsid w:val="004B58D0"/>
    <w:rsid w:val="004C03E2"/>
    <w:rsid w:val="004C0F91"/>
    <w:rsid w:val="004C1E1C"/>
    <w:rsid w:val="004C243D"/>
    <w:rsid w:val="004C2ADA"/>
    <w:rsid w:val="004C793F"/>
    <w:rsid w:val="004C79B1"/>
    <w:rsid w:val="004D0FCF"/>
    <w:rsid w:val="004D17C9"/>
    <w:rsid w:val="004D2C61"/>
    <w:rsid w:val="004D5382"/>
    <w:rsid w:val="004D740E"/>
    <w:rsid w:val="004E64F2"/>
    <w:rsid w:val="004F0C10"/>
    <w:rsid w:val="004F3B81"/>
    <w:rsid w:val="004F4363"/>
    <w:rsid w:val="004F7236"/>
    <w:rsid w:val="004F79BC"/>
    <w:rsid w:val="00500C5E"/>
    <w:rsid w:val="00500E43"/>
    <w:rsid w:val="00501082"/>
    <w:rsid w:val="0050364C"/>
    <w:rsid w:val="00504FF0"/>
    <w:rsid w:val="00505B36"/>
    <w:rsid w:val="00511AC4"/>
    <w:rsid w:val="00512E7F"/>
    <w:rsid w:val="00514481"/>
    <w:rsid w:val="00514B38"/>
    <w:rsid w:val="00517863"/>
    <w:rsid w:val="00520EFF"/>
    <w:rsid w:val="00521E21"/>
    <w:rsid w:val="005220B8"/>
    <w:rsid w:val="00523DBE"/>
    <w:rsid w:val="00524A73"/>
    <w:rsid w:val="00525816"/>
    <w:rsid w:val="00526639"/>
    <w:rsid w:val="00526A2B"/>
    <w:rsid w:val="0052717A"/>
    <w:rsid w:val="005274BE"/>
    <w:rsid w:val="00527EB2"/>
    <w:rsid w:val="005308AC"/>
    <w:rsid w:val="00533298"/>
    <w:rsid w:val="005333B7"/>
    <w:rsid w:val="00533823"/>
    <w:rsid w:val="00535929"/>
    <w:rsid w:val="00536464"/>
    <w:rsid w:val="0053779B"/>
    <w:rsid w:val="00540E65"/>
    <w:rsid w:val="005415E9"/>
    <w:rsid w:val="00542302"/>
    <w:rsid w:val="00544753"/>
    <w:rsid w:val="00545DB4"/>
    <w:rsid w:val="00546C13"/>
    <w:rsid w:val="00546E89"/>
    <w:rsid w:val="00550A61"/>
    <w:rsid w:val="0055334D"/>
    <w:rsid w:val="00553B7E"/>
    <w:rsid w:val="00554C72"/>
    <w:rsid w:val="0056109D"/>
    <w:rsid w:val="00561526"/>
    <w:rsid w:val="0056192D"/>
    <w:rsid w:val="0056242A"/>
    <w:rsid w:val="0056337E"/>
    <w:rsid w:val="005638C4"/>
    <w:rsid w:val="00563E1B"/>
    <w:rsid w:val="00564D19"/>
    <w:rsid w:val="00566367"/>
    <w:rsid w:val="00566DCE"/>
    <w:rsid w:val="00567E88"/>
    <w:rsid w:val="00574B5E"/>
    <w:rsid w:val="00575870"/>
    <w:rsid w:val="0057790D"/>
    <w:rsid w:val="00577F63"/>
    <w:rsid w:val="00581435"/>
    <w:rsid w:val="00581D31"/>
    <w:rsid w:val="00581E0C"/>
    <w:rsid w:val="00582753"/>
    <w:rsid w:val="005833FC"/>
    <w:rsid w:val="005852FE"/>
    <w:rsid w:val="005862DC"/>
    <w:rsid w:val="00590515"/>
    <w:rsid w:val="00591610"/>
    <w:rsid w:val="00592A3C"/>
    <w:rsid w:val="005933DC"/>
    <w:rsid w:val="00593C54"/>
    <w:rsid w:val="00595890"/>
    <w:rsid w:val="005A1C8F"/>
    <w:rsid w:val="005A5FF4"/>
    <w:rsid w:val="005B14D4"/>
    <w:rsid w:val="005B29D4"/>
    <w:rsid w:val="005B58C0"/>
    <w:rsid w:val="005B5B9D"/>
    <w:rsid w:val="005B74AE"/>
    <w:rsid w:val="005C01A8"/>
    <w:rsid w:val="005C20B6"/>
    <w:rsid w:val="005C2156"/>
    <w:rsid w:val="005C580F"/>
    <w:rsid w:val="005C5CA4"/>
    <w:rsid w:val="005C6521"/>
    <w:rsid w:val="005D02BF"/>
    <w:rsid w:val="005D09A4"/>
    <w:rsid w:val="005D3176"/>
    <w:rsid w:val="005D3DB8"/>
    <w:rsid w:val="005D4158"/>
    <w:rsid w:val="005D4C9E"/>
    <w:rsid w:val="005D4DB2"/>
    <w:rsid w:val="005E0C10"/>
    <w:rsid w:val="005E41EB"/>
    <w:rsid w:val="005E4592"/>
    <w:rsid w:val="005E5C8B"/>
    <w:rsid w:val="005E66AB"/>
    <w:rsid w:val="005E7F95"/>
    <w:rsid w:val="005F1405"/>
    <w:rsid w:val="005F16BA"/>
    <w:rsid w:val="005F3CC2"/>
    <w:rsid w:val="005F407F"/>
    <w:rsid w:val="005F5DE4"/>
    <w:rsid w:val="00600AA3"/>
    <w:rsid w:val="0060356D"/>
    <w:rsid w:val="006125EC"/>
    <w:rsid w:val="00616032"/>
    <w:rsid w:val="00616727"/>
    <w:rsid w:val="00620387"/>
    <w:rsid w:val="00620F82"/>
    <w:rsid w:val="0062191C"/>
    <w:rsid w:val="00623338"/>
    <w:rsid w:val="00623A28"/>
    <w:rsid w:val="00623BC8"/>
    <w:rsid w:val="00624225"/>
    <w:rsid w:val="00636B8D"/>
    <w:rsid w:val="0063760F"/>
    <w:rsid w:val="00637EB1"/>
    <w:rsid w:val="0064041D"/>
    <w:rsid w:val="00642CD9"/>
    <w:rsid w:val="00643C16"/>
    <w:rsid w:val="006457F5"/>
    <w:rsid w:val="00647280"/>
    <w:rsid w:val="006514A8"/>
    <w:rsid w:val="006527F0"/>
    <w:rsid w:val="00654CE8"/>
    <w:rsid w:val="00654D48"/>
    <w:rsid w:val="00654DC6"/>
    <w:rsid w:val="00660954"/>
    <w:rsid w:val="006616E6"/>
    <w:rsid w:val="00665763"/>
    <w:rsid w:val="006658AF"/>
    <w:rsid w:val="00666BC9"/>
    <w:rsid w:val="006672D9"/>
    <w:rsid w:val="00671788"/>
    <w:rsid w:val="00671837"/>
    <w:rsid w:val="00671DE1"/>
    <w:rsid w:val="00672E68"/>
    <w:rsid w:val="006738E9"/>
    <w:rsid w:val="00673D29"/>
    <w:rsid w:val="006742FE"/>
    <w:rsid w:val="00675350"/>
    <w:rsid w:val="006808CE"/>
    <w:rsid w:val="00682281"/>
    <w:rsid w:val="006823BF"/>
    <w:rsid w:val="0068642C"/>
    <w:rsid w:val="0068754A"/>
    <w:rsid w:val="00694D48"/>
    <w:rsid w:val="00695232"/>
    <w:rsid w:val="00695EA6"/>
    <w:rsid w:val="00695FC3"/>
    <w:rsid w:val="006972EC"/>
    <w:rsid w:val="00697868"/>
    <w:rsid w:val="006978DF"/>
    <w:rsid w:val="00697D82"/>
    <w:rsid w:val="006A2170"/>
    <w:rsid w:val="006A3B17"/>
    <w:rsid w:val="006A3BE2"/>
    <w:rsid w:val="006A545B"/>
    <w:rsid w:val="006A58E4"/>
    <w:rsid w:val="006A632B"/>
    <w:rsid w:val="006B2657"/>
    <w:rsid w:val="006B58F9"/>
    <w:rsid w:val="006B5E3E"/>
    <w:rsid w:val="006C2566"/>
    <w:rsid w:val="006C63DE"/>
    <w:rsid w:val="006C675C"/>
    <w:rsid w:val="006D1088"/>
    <w:rsid w:val="006D16FA"/>
    <w:rsid w:val="006D31A1"/>
    <w:rsid w:val="006D4CBC"/>
    <w:rsid w:val="006D6771"/>
    <w:rsid w:val="006D7992"/>
    <w:rsid w:val="006E0F85"/>
    <w:rsid w:val="006E39D1"/>
    <w:rsid w:val="006E4A80"/>
    <w:rsid w:val="006E772E"/>
    <w:rsid w:val="006F20A9"/>
    <w:rsid w:val="006F2833"/>
    <w:rsid w:val="006F29FE"/>
    <w:rsid w:val="006F3CB8"/>
    <w:rsid w:val="006F4F0B"/>
    <w:rsid w:val="006F5252"/>
    <w:rsid w:val="00700FC6"/>
    <w:rsid w:val="0070163D"/>
    <w:rsid w:val="0071223A"/>
    <w:rsid w:val="00712F6D"/>
    <w:rsid w:val="0071313F"/>
    <w:rsid w:val="0071379C"/>
    <w:rsid w:val="007137C8"/>
    <w:rsid w:val="00714CF0"/>
    <w:rsid w:val="00717088"/>
    <w:rsid w:val="00721E4F"/>
    <w:rsid w:val="00722021"/>
    <w:rsid w:val="00722759"/>
    <w:rsid w:val="0072326B"/>
    <w:rsid w:val="007249B2"/>
    <w:rsid w:val="007300B1"/>
    <w:rsid w:val="00730498"/>
    <w:rsid w:val="00730595"/>
    <w:rsid w:val="00731CD4"/>
    <w:rsid w:val="00734417"/>
    <w:rsid w:val="00736926"/>
    <w:rsid w:val="00736945"/>
    <w:rsid w:val="0073753C"/>
    <w:rsid w:val="00737B52"/>
    <w:rsid w:val="007407A1"/>
    <w:rsid w:val="007407B6"/>
    <w:rsid w:val="00741973"/>
    <w:rsid w:val="00742194"/>
    <w:rsid w:val="00742ABF"/>
    <w:rsid w:val="007431D8"/>
    <w:rsid w:val="007433C4"/>
    <w:rsid w:val="007501C3"/>
    <w:rsid w:val="0075091D"/>
    <w:rsid w:val="007516C2"/>
    <w:rsid w:val="00751BA3"/>
    <w:rsid w:val="0075369A"/>
    <w:rsid w:val="007577B4"/>
    <w:rsid w:val="007610F0"/>
    <w:rsid w:val="00761C23"/>
    <w:rsid w:val="007620DF"/>
    <w:rsid w:val="00763D21"/>
    <w:rsid w:val="00764BF9"/>
    <w:rsid w:val="007651DE"/>
    <w:rsid w:val="00765595"/>
    <w:rsid w:val="00765C1E"/>
    <w:rsid w:val="00766394"/>
    <w:rsid w:val="00766617"/>
    <w:rsid w:val="00772296"/>
    <w:rsid w:val="00776DE4"/>
    <w:rsid w:val="00780358"/>
    <w:rsid w:val="00781DF9"/>
    <w:rsid w:val="00781E1F"/>
    <w:rsid w:val="00781E32"/>
    <w:rsid w:val="007821C4"/>
    <w:rsid w:val="00786977"/>
    <w:rsid w:val="00787394"/>
    <w:rsid w:val="00793AB6"/>
    <w:rsid w:val="00794C93"/>
    <w:rsid w:val="007954B8"/>
    <w:rsid w:val="00796541"/>
    <w:rsid w:val="00797A00"/>
    <w:rsid w:val="00797EEE"/>
    <w:rsid w:val="007A0D8F"/>
    <w:rsid w:val="007A0FBE"/>
    <w:rsid w:val="007A17CC"/>
    <w:rsid w:val="007A2174"/>
    <w:rsid w:val="007A27C8"/>
    <w:rsid w:val="007A2C1E"/>
    <w:rsid w:val="007A392C"/>
    <w:rsid w:val="007A3CAF"/>
    <w:rsid w:val="007A4EF8"/>
    <w:rsid w:val="007A6974"/>
    <w:rsid w:val="007B4BEB"/>
    <w:rsid w:val="007B541C"/>
    <w:rsid w:val="007B58E0"/>
    <w:rsid w:val="007C16B9"/>
    <w:rsid w:val="007C2301"/>
    <w:rsid w:val="007C407A"/>
    <w:rsid w:val="007C4E1D"/>
    <w:rsid w:val="007C5B9C"/>
    <w:rsid w:val="007C697D"/>
    <w:rsid w:val="007C708F"/>
    <w:rsid w:val="007D123C"/>
    <w:rsid w:val="007D1D0F"/>
    <w:rsid w:val="007D227F"/>
    <w:rsid w:val="007D2C15"/>
    <w:rsid w:val="007D38AC"/>
    <w:rsid w:val="007D4CBC"/>
    <w:rsid w:val="007D4DB4"/>
    <w:rsid w:val="007D6E93"/>
    <w:rsid w:val="007D7C4D"/>
    <w:rsid w:val="007E04D2"/>
    <w:rsid w:val="007E146F"/>
    <w:rsid w:val="007E221A"/>
    <w:rsid w:val="007E5409"/>
    <w:rsid w:val="007E765A"/>
    <w:rsid w:val="007F0B51"/>
    <w:rsid w:val="007F30D4"/>
    <w:rsid w:val="007F3590"/>
    <w:rsid w:val="007F466A"/>
    <w:rsid w:val="007F62B3"/>
    <w:rsid w:val="007F75CF"/>
    <w:rsid w:val="007F7654"/>
    <w:rsid w:val="007F793E"/>
    <w:rsid w:val="007F79CD"/>
    <w:rsid w:val="0080098D"/>
    <w:rsid w:val="00805647"/>
    <w:rsid w:val="00811C43"/>
    <w:rsid w:val="00812D1A"/>
    <w:rsid w:val="00813F08"/>
    <w:rsid w:val="00813F1C"/>
    <w:rsid w:val="008150E6"/>
    <w:rsid w:val="008153DC"/>
    <w:rsid w:val="00816644"/>
    <w:rsid w:val="008171D9"/>
    <w:rsid w:val="00820CB0"/>
    <w:rsid w:val="00822DC0"/>
    <w:rsid w:val="008237BD"/>
    <w:rsid w:val="00824949"/>
    <w:rsid w:val="008249EF"/>
    <w:rsid w:val="008250CB"/>
    <w:rsid w:val="00825123"/>
    <w:rsid w:val="00826251"/>
    <w:rsid w:val="00827987"/>
    <w:rsid w:val="00830EB3"/>
    <w:rsid w:val="008318D2"/>
    <w:rsid w:val="00833DB3"/>
    <w:rsid w:val="00833FDD"/>
    <w:rsid w:val="00836CFA"/>
    <w:rsid w:val="008419D0"/>
    <w:rsid w:val="008445AF"/>
    <w:rsid w:val="00845393"/>
    <w:rsid w:val="008464A0"/>
    <w:rsid w:val="00850C0A"/>
    <w:rsid w:val="00852489"/>
    <w:rsid w:val="008525BA"/>
    <w:rsid w:val="00857EEF"/>
    <w:rsid w:val="00860487"/>
    <w:rsid w:val="00860804"/>
    <w:rsid w:val="008621D4"/>
    <w:rsid w:val="008652EF"/>
    <w:rsid w:val="00870844"/>
    <w:rsid w:val="0087138C"/>
    <w:rsid w:val="00871EFD"/>
    <w:rsid w:val="008741EB"/>
    <w:rsid w:val="008750FE"/>
    <w:rsid w:val="00875510"/>
    <w:rsid w:val="00875809"/>
    <w:rsid w:val="008766CD"/>
    <w:rsid w:val="008801FA"/>
    <w:rsid w:val="00882223"/>
    <w:rsid w:val="00883433"/>
    <w:rsid w:val="008838C6"/>
    <w:rsid w:val="00886B3B"/>
    <w:rsid w:val="0089085B"/>
    <w:rsid w:val="008923A0"/>
    <w:rsid w:val="00894423"/>
    <w:rsid w:val="00894471"/>
    <w:rsid w:val="00894606"/>
    <w:rsid w:val="00895CDD"/>
    <w:rsid w:val="00897179"/>
    <w:rsid w:val="0089725B"/>
    <w:rsid w:val="008A20D5"/>
    <w:rsid w:val="008A2535"/>
    <w:rsid w:val="008A3D84"/>
    <w:rsid w:val="008A53B0"/>
    <w:rsid w:val="008A588F"/>
    <w:rsid w:val="008A5F3E"/>
    <w:rsid w:val="008A6BFC"/>
    <w:rsid w:val="008A7805"/>
    <w:rsid w:val="008B29D4"/>
    <w:rsid w:val="008B3E00"/>
    <w:rsid w:val="008B41F2"/>
    <w:rsid w:val="008B728B"/>
    <w:rsid w:val="008C33BD"/>
    <w:rsid w:val="008C3456"/>
    <w:rsid w:val="008D14A1"/>
    <w:rsid w:val="008D303E"/>
    <w:rsid w:val="008D5BD0"/>
    <w:rsid w:val="008D6ABA"/>
    <w:rsid w:val="008D7B4E"/>
    <w:rsid w:val="008E2FC9"/>
    <w:rsid w:val="008E43F0"/>
    <w:rsid w:val="008E5589"/>
    <w:rsid w:val="008E6C7E"/>
    <w:rsid w:val="008E74A1"/>
    <w:rsid w:val="008E7A6C"/>
    <w:rsid w:val="008F09FB"/>
    <w:rsid w:val="008F72E5"/>
    <w:rsid w:val="009005A8"/>
    <w:rsid w:val="009009EA"/>
    <w:rsid w:val="00900D94"/>
    <w:rsid w:val="00901E93"/>
    <w:rsid w:val="00904600"/>
    <w:rsid w:val="00905CFE"/>
    <w:rsid w:val="009075E3"/>
    <w:rsid w:val="009076B5"/>
    <w:rsid w:val="009079B8"/>
    <w:rsid w:val="009106ED"/>
    <w:rsid w:val="0091138A"/>
    <w:rsid w:val="00912DC3"/>
    <w:rsid w:val="00917CA3"/>
    <w:rsid w:val="00917DE6"/>
    <w:rsid w:val="00920525"/>
    <w:rsid w:val="009238AE"/>
    <w:rsid w:val="009238C4"/>
    <w:rsid w:val="00925BFC"/>
    <w:rsid w:val="00925E0B"/>
    <w:rsid w:val="0092732A"/>
    <w:rsid w:val="009304C8"/>
    <w:rsid w:val="009318FF"/>
    <w:rsid w:val="00931B3A"/>
    <w:rsid w:val="009331C7"/>
    <w:rsid w:val="00933BFD"/>
    <w:rsid w:val="009349EF"/>
    <w:rsid w:val="009369C5"/>
    <w:rsid w:val="00936E49"/>
    <w:rsid w:val="00940DAC"/>
    <w:rsid w:val="0094135A"/>
    <w:rsid w:val="0094199E"/>
    <w:rsid w:val="009430AB"/>
    <w:rsid w:val="009441BD"/>
    <w:rsid w:val="009447D8"/>
    <w:rsid w:val="00945359"/>
    <w:rsid w:val="00946770"/>
    <w:rsid w:val="00946F51"/>
    <w:rsid w:val="0094783B"/>
    <w:rsid w:val="00947D7F"/>
    <w:rsid w:val="00950BC9"/>
    <w:rsid w:val="00953D2D"/>
    <w:rsid w:val="00955F00"/>
    <w:rsid w:val="009579E7"/>
    <w:rsid w:val="0096074C"/>
    <w:rsid w:val="00960777"/>
    <w:rsid w:val="00963C4A"/>
    <w:rsid w:val="00967B6B"/>
    <w:rsid w:val="0097102F"/>
    <w:rsid w:val="00971AC8"/>
    <w:rsid w:val="00975372"/>
    <w:rsid w:val="009775D2"/>
    <w:rsid w:val="009814DF"/>
    <w:rsid w:val="00981DB7"/>
    <w:rsid w:val="009841C2"/>
    <w:rsid w:val="009855E0"/>
    <w:rsid w:val="00985B8E"/>
    <w:rsid w:val="0098758D"/>
    <w:rsid w:val="0099117B"/>
    <w:rsid w:val="00991280"/>
    <w:rsid w:val="0099177F"/>
    <w:rsid w:val="009937E4"/>
    <w:rsid w:val="00994A83"/>
    <w:rsid w:val="0099539A"/>
    <w:rsid w:val="00995B95"/>
    <w:rsid w:val="00996B9B"/>
    <w:rsid w:val="009A2A5E"/>
    <w:rsid w:val="009A2B05"/>
    <w:rsid w:val="009A31E6"/>
    <w:rsid w:val="009A390D"/>
    <w:rsid w:val="009A43E1"/>
    <w:rsid w:val="009A45E8"/>
    <w:rsid w:val="009A49B1"/>
    <w:rsid w:val="009A5019"/>
    <w:rsid w:val="009A5825"/>
    <w:rsid w:val="009A73F5"/>
    <w:rsid w:val="009B04FD"/>
    <w:rsid w:val="009B22BA"/>
    <w:rsid w:val="009B3194"/>
    <w:rsid w:val="009B3523"/>
    <w:rsid w:val="009B3C44"/>
    <w:rsid w:val="009C06BD"/>
    <w:rsid w:val="009C12E0"/>
    <w:rsid w:val="009D072D"/>
    <w:rsid w:val="009D1A31"/>
    <w:rsid w:val="009D208E"/>
    <w:rsid w:val="009E20F3"/>
    <w:rsid w:val="009E36A3"/>
    <w:rsid w:val="009E63C9"/>
    <w:rsid w:val="009E65BE"/>
    <w:rsid w:val="009E691D"/>
    <w:rsid w:val="009E6C31"/>
    <w:rsid w:val="009E72A5"/>
    <w:rsid w:val="009F1AB7"/>
    <w:rsid w:val="009F35D1"/>
    <w:rsid w:val="009F46B0"/>
    <w:rsid w:val="009F60AC"/>
    <w:rsid w:val="009F69D5"/>
    <w:rsid w:val="009F70E6"/>
    <w:rsid w:val="00A008A0"/>
    <w:rsid w:val="00A02B94"/>
    <w:rsid w:val="00A04597"/>
    <w:rsid w:val="00A055BA"/>
    <w:rsid w:val="00A05885"/>
    <w:rsid w:val="00A05DC8"/>
    <w:rsid w:val="00A116C9"/>
    <w:rsid w:val="00A1171A"/>
    <w:rsid w:val="00A1181A"/>
    <w:rsid w:val="00A1360D"/>
    <w:rsid w:val="00A15B13"/>
    <w:rsid w:val="00A20142"/>
    <w:rsid w:val="00A20226"/>
    <w:rsid w:val="00A23739"/>
    <w:rsid w:val="00A24B62"/>
    <w:rsid w:val="00A25866"/>
    <w:rsid w:val="00A25AE4"/>
    <w:rsid w:val="00A27D78"/>
    <w:rsid w:val="00A30AD9"/>
    <w:rsid w:val="00A31071"/>
    <w:rsid w:val="00A333BD"/>
    <w:rsid w:val="00A37A07"/>
    <w:rsid w:val="00A40054"/>
    <w:rsid w:val="00A4076D"/>
    <w:rsid w:val="00A40A40"/>
    <w:rsid w:val="00A40E76"/>
    <w:rsid w:val="00A420EB"/>
    <w:rsid w:val="00A424F9"/>
    <w:rsid w:val="00A42A23"/>
    <w:rsid w:val="00A4363C"/>
    <w:rsid w:val="00A4469C"/>
    <w:rsid w:val="00A4597F"/>
    <w:rsid w:val="00A46DEB"/>
    <w:rsid w:val="00A50F19"/>
    <w:rsid w:val="00A51598"/>
    <w:rsid w:val="00A53037"/>
    <w:rsid w:val="00A53899"/>
    <w:rsid w:val="00A55786"/>
    <w:rsid w:val="00A56573"/>
    <w:rsid w:val="00A5799C"/>
    <w:rsid w:val="00A6243D"/>
    <w:rsid w:val="00A669BF"/>
    <w:rsid w:val="00A66AAF"/>
    <w:rsid w:val="00A677E9"/>
    <w:rsid w:val="00A67ECF"/>
    <w:rsid w:val="00A70D6A"/>
    <w:rsid w:val="00A71738"/>
    <w:rsid w:val="00A72F67"/>
    <w:rsid w:val="00A75B78"/>
    <w:rsid w:val="00A773F8"/>
    <w:rsid w:val="00A829D1"/>
    <w:rsid w:val="00A833EC"/>
    <w:rsid w:val="00A83B6A"/>
    <w:rsid w:val="00A8404B"/>
    <w:rsid w:val="00A84B9B"/>
    <w:rsid w:val="00A84BFE"/>
    <w:rsid w:val="00A85555"/>
    <w:rsid w:val="00A90EFB"/>
    <w:rsid w:val="00A9396B"/>
    <w:rsid w:val="00AA02E1"/>
    <w:rsid w:val="00AA09B7"/>
    <w:rsid w:val="00AA0C5F"/>
    <w:rsid w:val="00AA24AB"/>
    <w:rsid w:val="00AA2BAF"/>
    <w:rsid w:val="00AA388B"/>
    <w:rsid w:val="00AA41D2"/>
    <w:rsid w:val="00AA488B"/>
    <w:rsid w:val="00AA6208"/>
    <w:rsid w:val="00AA6D07"/>
    <w:rsid w:val="00AB08BA"/>
    <w:rsid w:val="00AB1244"/>
    <w:rsid w:val="00AB28C6"/>
    <w:rsid w:val="00AB2DF5"/>
    <w:rsid w:val="00AB322C"/>
    <w:rsid w:val="00AB3E4D"/>
    <w:rsid w:val="00AB5173"/>
    <w:rsid w:val="00AC0781"/>
    <w:rsid w:val="00AC54CE"/>
    <w:rsid w:val="00AD3A4A"/>
    <w:rsid w:val="00AE25CD"/>
    <w:rsid w:val="00AE752B"/>
    <w:rsid w:val="00AE7750"/>
    <w:rsid w:val="00AE7BEE"/>
    <w:rsid w:val="00AF1B3E"/>
    <w:rsid w:val="00AF1F62"/>
    <w:rsid w:val="00AF27DE"/>
    <w:rsid w:val="00AF327A"/>
    <w:rsid w:val="00AF3506"/>
    <w:rsid w:val="00AF3769"/>
    <w:rsid w:val="00AF58D7"/>
    <w:rsid w:val="00AF6378"/>
    <w:rsid w:val="00AF6A48"/>
    <w:rsid w:val="00AF71D5"/>
    <w:rsid w:val="00AF7C78"/>
    <w:rsid w:val="00B027F1"/>
    <w:rsid w:val="00B04261"/>
    <w:rsid w:val="00B049FE"/>
    <w:rsid w:val="00B074F8"/>
    <w:rsid w:val="00B105FA"/>
    <w:rsid w:val="00B12954"/>
    <w:rsid w:val="00B144F9"/>
    <w:rsid w:val="00B14D8D"/>
    <w:rsid w:val="00B22A37"/>
    <w:rsid w:val="00B241A5"/>
    <w:rsid w:val="00B25E2D"/>
    <w:rsid w:val="00B277E2"/>
    <w:rsid w:val="00B302BB"/>
    <w:rsid w:val="00B30599"/>
    <w:rsid w:val="00B317F0"/>
    <w:rsid w:val="00B31819"/>
    <w:rsid w:val="00B32C5C"/>
    <w:rsid w:val="00B33FE1"/>
    <w:rsid w:val="00B34ED1"/>
    <w:rsid w:val="00B36B11"/>
    <w:rsid w:val="00B40BE5"/>
    <w:rsid w:val="00B41D77"/>
    <w:rsid w:val="00B41D85"/>
    <w:rsid w:val="00B42ABA"/>
    <w:rsid w:val="00B43E01"/>
    <w:rsid w:val="00B4476E"/>
    <w:rsid w:val="00B462AA"/>
    <w:rsid w:val="00B5093F"/>
    <w:rsid w:val="00B5217F"/>
    <w:rsid w:val="00B52BA3"/>
    <w:rsid w:val="00B52CC9"/>
    <w:rsid w:val="00B5562C"/>
    <w:rsid w:val="00B56FA7"/>
    <w:rsid w:val="00B57A14"/>
    <w:rsid w:val="00B57F72"/>
    <w:rsid w:val="00B60651"/>
    <w:rsid w:val="00B60CC5"/>
    <w:rsid w:val="00B61259"/>
    <w:rsid w:val="00B613A2"/>
    <w:rsid w:val="00B61CA3"/>
    <w:rsid w:val="00B620FF"/>
    <w:rsid w:val="00B62225"/>
    <w:rsid w:val="00B62AE0"/>
    <w:rsid w:val="00B62B67"/>
    <w:rsid w:val="00B63067"/>
    <w:rsid w:val="00B65491"/>
    <w:rsid w:val="00B65BE7"/>
    <w:rsid w:val="00B66441"/>
    <w:rsid w:val="00B679A1"/>
    <w:rsid w:val="00B72EB6"/>
    <w:rsid w:val="00B74BCB"/>
    <w:rsid w:val="00B75305"/>
    <w:rsid w:val="00B75854"/>
    <w:rsid w:val="00B81E1B"/>
    <w:rsid w:val="00B82D26"/>
    <w:rsid w:val="00B92065"/>
    <w:rsid w:val="00B92388"/>
    <w:rsid w:val="00B93C56"/>
    <w:rsid w:val="00B93DD3"/>
    <w:rsid w:val="00B961FD"/>
    <w:rsid w:val="00BA03B7"/>
    <w:rsid w:val="00BA2018"/>
    <w:rsid w:val="00BA3369"/>
    <w:rsid w:val="00BA43A8"/>
    <w:rsid w:val="00BA4FBE"/>
    <w:rsid w:val="00BA612D"/>
    <w:rsid w:val="00BA6307"/>
    <w:rsid w:val="00BA7F48"/>
    <w:rsid w:val="00BB040D"/>
    <w:rsid w:val="00BB382B"/>
    <w:rsid w:val="00BB3DAE"/>
    <w:rsid w:val="00BB5097"/>
    <w:rsid w:val="00BB5E89"/>
    <w:rsid w:val="00BB5EEC"/>
    <w:rsid w:val="00BB67DB"/>
    <w:rsid w:val="00BC0AB7"/>
    <w:rsid w:val="00BC2827"/>
    <w:rsid w:val="00BC38D1"/>
    <w:rsid w:val="00BC6483"/>
    <w:rsid w:val="00BC6526"/>
    <w:rsid w:val="00BC6773"/>
    <w:rsid w:val="00BC781A"/>
    <w:rsid w:val="00BD35DA"/>
    <w:rsid w:val="00BD5DDF"/>
    <w:rsid w:val="00BD609F"/>
    <w:rsid w:val="00BD64E0"/>
    <w:rsid w:val="00BE4613"/>
    <w:rsid w:val="00BE4883"/>
    <w:rsid w:val="00BE5069"/>
    <w:rsid w:val="00BE525A"/>
    <w:rsid w:val="00BE557E"/>
    <w:rsid w:val="00BF0754"/>
    <w:rsid w:val="00BF0A09"/>
    <w:rsid w:val="00BF0E46"/>
    <w:rsid w:val="00BF231E"/>
    <w:rsid w:val="00BF2A82"/>
    <w:rsid w:val="00BF3E23"/>
    <w:rsid w:val="00BF7283"/>
    <w:rsid w:val="00C00EEC"/>
    <w:rsid w:val="00C0122C"/>
    <w:rsid w:val="00C012D3"/>
    <w:rsid w:val="00C10396"/>
    <w:rsid w:val="00C11D43"/>
    <w:rsid w:val="00C143B7"/>
    <w:rsid w:val="00C205BF"/>
    <w:rsid w:val="00C245A9"/>
    <w:rsid w:val="00C27882"/>
    <w:rsid w:val="00C279C0"/>
    <w:rsid w:val="00C27D85"/>
    <w:rsid w:val="00C27E3E"/>
    <w:rsid w:val="00C305E4"/>
    <w:rsid w:val="00C31301"/>
    <w:rsid w:val="00C32E79"/>
    <w:rsid w:val="00C345DD"/>
    <w:rsid w:val="00C34EF0"/>
    <w:rsid w:val="00C35ADA"/>
    <w:rsid w:val="00C37CDE"/>
    <w:rsid w:val="00C37E90"/>
    <w:rsid w:val="00C41C5C"/>
    <w:rsid w:val="00C4253F"/>
    <w:rsid w:val="00C46FF1"/>
    <w:rsid w:val="00C47152"/>
    <w:rsid w:val="00C47351"/>
    <w:rsid w:val="00C5011D"/>
    <w:rsid w:val="00C505B7"/>
    <w:rsid w:val="00C51DAD"/>
    <w:rsid w:val="00C5249A"/>
    <w:rsid w:val="00C528B1"/>
    <w:rsid w:val="00C60E62"/>
    <w:rsid w:val="00C618D1"/>
    <w:rsid w:val="00C61D4F"/>
    <w:rsid w:val="00C65C6D"/>
    <w:rsid w:val="00C66067"/>
    <w:rsid w:val="00C66275"/>
    <w:rsid w:val="00C67696"/>
    <w:rsid w:val="00C67B16"/>
    <w:rsid w:val="00C703DE"/>
    <w:rsid w:val="00C707B8"/>
    <w:rsid w:val="00C73385"/>
    <w:rsid w:val="00C7348E"/>
    <w:rsid w:val="00C74AD8"/>
    <w:rsid w:val="00C8055D"/>
    <w:rsid w:val="00C80664"/>
    <w:rsid w:val="00C80D4C"/>
    <w:rsid w:val="00C81AED"/>
    <w:rsid w:val="00C8251F"/>
    <w:rsid w:val="00C83975"/>
    <w:rsid w:val="00C842CC"/>
    <w:rsid w:val="00C86FE2"/>
    <w:rsid w:val="00C87C3F"/>
    <w:rsid w:val="00C9069A"/>
    <w:rsid w:val="00C908A1"/>
    <w:rsid w:val="00C90E66"/>
    <w:rsid w:val="00C92BC1"/>
    <w:rsid w:val="00C92D50"/>
    <w:rsid w:val="00C945FE"/>
    <w:rsid w:val="00C94A2E"/>
    <w:rsid w:val="00C97B15"/>
    <w:rsid w:val="00CA0421"/>
    <w:rsid w:val="00CA091A"/>
    <w:rsid w:val="00CA14F8"/>
    <w:rsid w:val="00CA6B8D"/>
    <w:rsid w:val="00CA74C9"/>
    <w:rsid w:val="00CB3BB9"/>
    <w:rsid w:val="00CB3DCA"/>
    <w:rsid w:val="00CB682F"/>
    <w:rsid w:val="00CC13F0"/>
    <w:rsid w:val="00CC1B12"/>
    <w:rsid w:val="00CC31C8"/>
    <w:rsid w:val="00CC36DF"/>
    <w:rsid w:val="00CC3C87"/>
    <w:rsid w:val="00CC54BA"/>
    <w:rsid w:val="00CC69A9"/>
    <w:rsid w:val="00CD0213"/>
    <w:rsid w:val="00CD0675"/>
    <w:rsid w:val="00CD11AA"/>
    <w:rsid w:val="00CD11CC"/>
    <w:rsid w:val="00CD29B4"/>
    <w:rsid w:val="00CD2AA4"/>
    <w:rsid w:val="00CD333E"/>
    <w:rsid w:val="00CD55C6"/>
    <w:rsid w:val="00CE0025"/>
    <w:rsid w:val="00CE076E"/>
    <w:rsid w:val="00CE2475"/>
    <w:rsid w:val="00CE33CC"/>
    <w:rsid w:val="00CE3E89"/>
    <w:rsid w:val="00CE6379"/>
    <w:rsid w:val="00CE7025"/>
    <w:rsid w:val="00CF1B13"/>
    <w:rsid w:val="00CF2CB4"/>
    <w:rsid w:val="00CF3EA3"/>
    <w:rsid w:val="00CF4557"/>
    <w:rsid w:val="00CF55B1"/>
    <w:rsid w:val="00CF5FA0"/>
    <w:rsid w:val="00CF7967"/>
    <w:rsid w:val="00CF7E47"/>
    <w:rsid w:val="00CF7EF8"/>
    <w:rsid w:val="00D0051D"/>
    <w:rsid w:val="00D02D26"/>
    <w:rsid w:val="00D034C1"/>
    <w:rsid w:val="00D03C0A"/>
    <w:rsid w:val="00D064F4"/>
    <w:rsid w:val="00D06FA7"/>
    <w:rsid w:val="00D07793"/>
    <w:rsid w:val="00D115ED"/>
    <w:rsid w:val="00D11D16"/>
    <w:rsid w:val="00D124F6"/>
    <w:rsid w:val="00D12675"/>
    <w:rsid w:val="00D13647"/>
    <w:rsid w:val="00D144BD"/>
    <w:rsid w:val="00D149A4"/>
    <w:rsid w:val="00D14F45"/>
    <w:rsid w:val="00D16B86"/>
    <w:rsid w:val="00D16E67"/>
    <w:rsid w:val="00D17315"/>
    <w:rsid w:val="00D20066"/>
    <w:rsid w:val="00D226A4"/>
    <w:rsid w:val="00D22A8E"/>
    <w:rsid w:val="00D300EA"/>
    <w:rsid w:val="00D30CA3"/>
    <w:rsid w:val="00D30F13"/>
    <w:rsid w:val="00D37195"/>
    <w:rsid w:val="00D4321A"/>
    <w:rsid w:val="00D44064"/>
    <w:rsid w:val="00D44B61"/>
    <w:rsid w:val="00D44D04"/>
    <w:rsid w:val="00D46221"/>
    <w:rsid w:val="00D4714C"/>
    <w:rsid w:val="00D51BA7"/>
    <w:rsid w:val="00D51F31"/>
    <w:rsid w:val="00D536B9"/>
    <w:rsid w:val="00D537A3"/>
    <w:rsid w:val="00D54BEC"/>
    <w:rsid w:val="00D5645D"/>
    <w:rsid w:val="00D605BE"/>
    <w:rsid w:val="00D617D2"/>
    <w:rsid w:val="00D62856"/>
    <w:rsid w:val="00D63262"/>
    <w:rsid w:val="00D6328F"/>
    <w:rsid w:val="00D63841"/>
    <w:rsid w:val="00D64D68"/>
    <w:rsid w:val="00D65133"/>
    <w:rsid w:val="00D65B38"/>
    <w:rsid w:val="00D663E1"/>
    <w:rsid w:val="00D67132"/>
    <w:rsid w:val="00D674A1"/>
    <w:rsid w:val="00D70100"/>
    <w:rsid w:val="00D71694"/>
    <w:rsid w:val="00D749D2"/>
    <w:rsid w:val="00D75D54"/>
    <w:rsid w:val="00D765B1"/>
    <w:rsid w:val="00D82C9C"/>
    <w:rsid w:val="00D85CC3"/>
    <w:rsid w:val="00D90E90"/>
    <w:rsid w:val="00D91DF8"/>
    <w:rsid w:val="00D92485"/>
    <w:rsid w:val="00D9297F"/>
    <w:rsid w:val="00D937D4"/>
    <w:rsid w:val="00D94C16"/>
    <w:rsid w:val="00D97E5D"/>
    <w:rsid w:val="00DA098A"/>
    <w:rsid w:val="00DA0F86"/>
    <w:rsid w:val="00DA2B15"/>
    <w:rsid w:val="00DA2C6C"/>
    <w:rsid w:val="00DA3E1E"/>
    <w:rsid w:val="00DA3E6E"/>
    <w:rsid w:val="00DA3EEE"/>
    <w:rsid w:val="00DA4351"/>
    <w:rsid w:val="00DA462F"/>
    <w:rsid w:val="00DA5488"/>
    <w:rsid w:val="00DB0436"/>
    <w:rsid w:val="00DB0889"/>
    <w:rsid w:val="00DB13AF"/>
    <w:rsid w:val="00DB3166"/>
    <w:rsid w:val="00DB3AE3"/>
    <w:rsid w:val="00DB598B"/>
    <w:rsid w:val="00DB6953"/>
    <w:rsid w:val="00DB6C76"/>
    <w:rsid w:val="00DC12AA"/>
    <w:rsid w:val="00DC1B31"/>
    <w:rsid w:val="00DC6C0C"/>
    <w:rsid w:val="00DD0AFD"/>
    <w:rsid w:val="00DD0EC4"/>
    <w:rsid w:val="00DD3490"/>
    <w:rsid w:val="00DD4326"/>
    <w:rsid w:val="00DD4920"/>
    <w:rsid w:val="00DD529E"/>
    <w:rsid w:val="00DD52F8"/>
    <w:rsid w:val="00DD6C93"/>
    <w:rsid w:val="00DD7770"/>
    <w:rsid w:val="00DE1F14"/>
    <w:rsid w:val="00DE250B"/>
    <w:rsid w:val="00DE2B56"/>
    <w:rsid w:val="00DE460B"/>
    <w:rsid w:val="00DE4E29"/>
    <w:rsid w:val="00DE734F"/>
    <w:rsid w:val="00DE79CC"/>
    <w:rsid w:val="00DF038F"/>
    <w:rsid w:val="00DF1FDA"/>
    <w:rsid w:val="00DF2709"/>
    <w:rsid w:val="00DF2A1F"/>
    <w:rsid w:val="00DF51C1"/>
    <w:rsid w:val="00DF5571"/>
    <w:rsid w:val="00DF7C79"/>
    <w:rsid w:val="00E01E7F"/>
    <w:rsid w:val="00E032C6"/>
    <w:rsid w:val="00E03ED0"/>
    <w:rsid w:val="00E03EE3"/>
    <w:rsid w:val="00E05270"/>
    <w:rsid w:val="00E05E11"/>
    <w:rsid w:val="00E070E4"/>
    <w:rsid w:val="00E0779B"/>
    <w:rsid w:val="00E07838"/>
    <w:rsid w:val="00E1290D"/>
    <w:rsid w:val="00E14145"/>
    <w:rsid w:val="00E14FDF"/>
    <w:rsid w:val="00E21C0B"/>
    <w:rsid w:val="00E26831"/>
    <w:rsid w:val="00E345C7"/>
    <w:rsid w:val="00E34CCF"/>
    <w:rsid w:val="00E34F27"/>
    <w:rsid w:val="00E35E7A"/>
    <w:rsid w:val="00E40244"/>
    <w:rsid w:val="00E40C36"/>
    <w:rsid w:val="00E42709"/>
    <w:rsid w:val="00E50242"/>
    <w:rsid w:val="00E50B6F"/>
    <w:rsid w:val="00E51269"/>
    <w:rsid w:val="00E51C79"/>
    <w:rsid w:val="00E538A1"/>
    <w:rsid w:val="00E538C7"/>
    <w:rsid w:val="00E53AF8"/>
    <w:rsid w:val="00E566F5"/>
    <w:rsid w:val="00E579C2"/>
    <w:rsid w:val="00E60B2B"/>
    <w:rsid w:val="00E60FCA"/>
    <w:rsid w:val="00E64495"/>
    <w:rsid w:val="00E648E7"/>
    <w:rsid w:val="00E67BF6"/>
    <w:rsid w:val="00E718CF"/>
    <w:rsid w:val="00E7397F"/>
    <w:rsid w:val="00E762FE"/>
    <w:rsid w:val="00E77AF5"/>
    <w:rsid w:val="00E8149F"/>
    <w:rsid w:val="00E83032"/>
    <w:rsid w:val="00E85BFE"/>
    <w:rsid w:val="00E92835"/>
    <w:rsid w:val="00E928EA"/>
    <w:rsid w:val="00E9338C"/>
    <w:rsid w:val="00E958E9"/>
    <w:rsid w:val="00E96A7B"/>
    <w:rsid w:val="00E96AAB"/>
    <w:rsid w:val="00E96CC9"/>
    <w:rsid w:val="00E973CA"/>
    <w:rsid w:val="00EA1418"/>
    <w:rsid w:val="00EA16BA"/>
    <w:rsid w:val="00EA2D3D"/>
    <w:rsid w:val="00EA2E10"/>
    <w:rsid w:val="00EA2FAB"/>
    <w:rsid w:val="00EA4786"/>
    <w:rsid w:val="00EA533F"/>
    <w:rsid w:val="00EA550B"/>
    <w:rsid w:val="00EB0340"/>
    <w:rsid w:val="00EC01CD"/>
    <w:rsid w:val="00EC0707"/>
    <w:rsid w:val="00EC124E"/>
    <w:rsid w:val="00EC379D"/>
    <w:rsid w:val="00EC3DE9"/>
    <w:rsid w:val="00EC670E"/>
    <w:rsid w:val="00ED126F"/>
    <w:rsid w:val="00ED269F"/>
    <w:rsid w:val="00ED2CB3"/>
    <w:rsid w:val="00ED40B8"/>
    <w:rsid w:val="00EE0AED"/>
    <w:rsid w:val="00EE0DCC"/>
    <w:rsid w:val="00EE1E6D"/>
    <w:rsid w:val="00EE42EC"/>
    <w:rsid w:val="00EE50C4"/>
    <w:rsid w:val="00EE6C10"/>
    <w:rsid w:val="00EF3184"/>
    <w:rsid w:val="00EF5AB0"/>
    <w:rsid w:val="00EF6CDB"/>
    <w:rsid w:val="00EF79FF"/>
    <w:rsid w:val="00F00588"/>
    <w:rsid w:val="00F01A3F"/>
    <w:rsid w:val="00F03F9C"/>
    <w:rsid w:val="00F0702E"/>
    <w:rsid w:val="00F0721B"/>
    <w:rsid w:val="00F101D0"/>
    <w:rsid w:val="00F103B8"/>
    <w:rsid w:val="00F15749"/>
    <w:rsid w:val="00F1633E"/>
    <w:rsid w:val="00F17438"/>
    <w:rsid w:val="00F2161F"/>
    <w:rsid w:val="00F24BAB"/>
    <w:rsid w:val="00F24C24"/>
    <w:rsid w:val="00F2603F"/>
    <w:rsid w:val="00F26C46"/>
    <w:rsid w:val="00F27979"/>
    <w:rsid w:val="00F27FA3"/>
    <w:rsid w:val="00F30047"/>
    <w:rsid w:val="00F31E07"/>
    <w:rsid w:val="00F32AC0"/>
    <w:rsid w:val="00F32D7F"/>
    <w:rsid w:val="00F34656"/>
    <w:rsid w:val="00F35A9C"/>
    <w:rsid w:val="00F379B1"/>
    <w:rsid w:val="00F37B34"/>
    <w:rsid w:val="00F40AAD"/>
    <w:rsid w:val="00F419DA"/>
    <w:rsid w:val="00F43439"/>
    <w:rsid w:val="00F439AB"/>
    <w:rsid w:val="00F43E02"/>
    <w:rsid w:val="00F5123D"/>
    <w:rsid w:val="00F517CD"/>
    <w:rsid w:val="00F51A3B"/>
    <w:rsid w:val="00F55178"/>
    <w:rsid w:val="00F55FC3"/>
    <w:rsid w:val="00F55FF6"/>
    <w:rsid w:val="00F564AD"/>
    <w:rsid w:val="00F56C14"/>
    <w:rsid w:val="00F57CE6"/>
    <w:rsid w:val="00F634B6"/>
    <w:rsid w:val="00F6475C"/>
    <w:rsid w:val="00F657BB"/>
    <w:rsid w:val="00F66084"/>
    <w:rsid w:val="00F676AA"/>
    <w:rsid w:val="00F708E4"/>
    <w:rsid w:val="00F70EB8"/>
    <w:rsid w:val="00F72EAF"/>
    <w:rsid w:val="00F72F32"/>
    <w:rsid w:val="00F75DB9"/>
    <w:rsid w:val="00F75DD3"/>
    <w:rsid w:val="00F80199"/>
    <w:rsid w:val="00F80CAD"/>
    <w:rsid w:val="00F83EF5"/>
    <w:rsid w:val="00F9287B"/>
    <w:rsid w:val="00F945EA"/>
    <w:rsid w:val="00F96717"/>
    <w:rsid w:val="00F9683D"/>
    <w:rsid w:val="00F96CDA"/>
    <w:rsid w:val="00F976AC"/>
    <w:rsid w:val="00FA11F5"/>
    <w:rsid w:val="00FA25DF"/>
    <w:rsid w:val="00FA3814"/>
    <w:rsid w:val="00FA48F0"/>
    <w:rsid w:val="00FA6B79"/>
    <w:rsid w:val="00FA7B0E"/>
    <w:rsid w:val="00FB2493"/>
    <w:rsid w:val="00FB67D0"/>
    <w:rsid w:val="00FC02F7"/>
    <w:rsid w:val="00FC23A8"/>
    <w:rsid w:val="00FC36EB"/>
    <w:rsid w:val="00FC3E9A"/>
    <w:rsid w:val="00FC4FD6"/>
    <w:rsid w:val="00FC658A"/>
    <w:rsid w:val="00FC665A"/>
    <w:rsid w:val="00FC6FDC"/>
    <w:rsid w:val="00FC7230"/>
    <w:rsid w:val="00FD0C0F"/>
    <w:rsid w:val="00FD1478"/>
    <w:rsid w:val="00FD436A"/>
    <w:rsid w:val="00FD66F6"/>
    <w:rsid w:val="00FD6C1C"/>
    <w:rsid w:val="00FE0F58"/>
    <w:rsid w:val="00FE3334"/>
    <w:rsid w:val="00FE3632"/>
    <w:rsid w:val="00FE4619"/>
    <w:rsid w:val="00FF1689"/>
    <w:rsid w:val="00FF26CD"/>
    <w:rsid w:val="00FF4972"/>
    <w:rsid w:val="00FF5971"/>
    <w:rsid w:val="00FF76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70529"/>
  <w15:chartTrackingRefBased/>
  <w15:docId w15:val="{83EEB665-C5A0-174D-BA76-B0DA272A0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66B"/>
    <w:pPr>
      <w:spacing w:before="120" w:after="120"/>
    </w:pPr>
    <w:rPr>
      <w:rFonts w:ascii="Calibri" w:eastAsiaTheme="minorEastAsia" w:hAnsi="Calibri"/>
      <w:kern w:val="0"/>
      <w:lang w:eastAsia="ja-JP"/>
      <w14:ligatures w14:val="none"/>
    </w:rPr>
  </w:style>
  <w:style w:type="paragraph" w:styleId="Heading1">
    <w:name w:val="heading 1"/>
    <w:basedOn w:val="Normal"/>
    <w:next w:val="Normal"/>
    <w:link w:val="Heading1Char"/>
    <w:uiPriority w:val="9"/>
    <w:qFormat/>
    <w:rsid w:val="0048627F"/>
    <w:pPr>
      <w:keepNext/>
      <w:keepLines/>
      <w:spacing w:before="80" w:after="80"/>
      <w:outlineLvl w:val="0"/>
    </w:pPr>
    <w:rPr>
      <w:rFonts w:asciiTheme="minorHAnsi" w:eastAsiaTheme="majorEastAsia" w:hAnsiTheme="minorHAnsi" w:cstheme="majorBidi"/>
      <w:b/>
      <w:color w:val="000000" w:themeColor="text1"/>
      <w:sz w:val="30"/>
      <w:szCs w:val="40"/>
    </w:rPr>
  </w:style>
  <w:style w:type="paragraph" w:styleId="Heading2">
    <w:name w:val="heading 2"/>
    <w:basedOn w:val="Normal"/>
    <w:next w:val="Normal"/>
    <w:link w:val="Heading2Char"/>
    <w:uiPriority w:val="9"/>
    <w:unhideWhenUsed/>
    <w:qFormat/>
    <w:rsid w:val="0048627F"/>
    <w:pPr>
      <w:keepNext/>
      <w:keepLines/>
      <w:spacing w:before="160" w:after="80" w:line="240" w:lineRule="auto"/>
      <w:outlineLvl w:val="1"/>
    </w:pPr>
    <w:rPr>
      <w:rFonts w:asciiTheme="minorHAnsi" w:eastAsiaTheme="majorEastAsia" w:hAnsiTheme="minorHAnsi" w:cstheme="majorBidi"/>
      <w:b/>
      <w:color w:val="000000" w:themeColor="text1"/>
      <w:sz w:val="28"/>
      <w:szCs w:val="32"/>
    </w:rPr>
  </w:style>
  <w:style w:type="paragraph" w:styleId="Heading3">
    <w:name w:val="heading 3"/>
    <w:basedOn w:val="Normal"/>
    <w:next w:val="Normal"/>
    <w:link w:val="Heading3Char"/>
    <w:uiPriority w:val="9"/>
    <w:unhideWhenUsed/>
    <w:qFormat/>
    <w:rsid w:val="0048627F"/>
    <w:pPr>
      <w:keepNext/>
      <w:keepLines/>
      <w:spacing w:before="240" w:after="0"/>
      <w:outlineLvl w:val="2"/>
    </w:pPr>
    <w:rPr>
      <w:rFonts w:eastAsiaTheme="majorEastAsia" w:cs="Times New Roman (Headings CS)"/>
      <w:b/>
      <w:color w:val="000000" w:themeColor="text1"/>
      <w:szCs w:val="28"/>
    </w:rPr>
  </w:style>
  <w:style w:type="paragraph" w:styleId="Heading4">
    <w:name w:val="heading 4"/>
    <w:basedOn w:val="Normal"/>
    <w:next w:val="Normal"/>
    <w:link w:val="Heading4Char"/>
    <w:uiPriority w:val="9"/>
    <w:semiHidden/>
    <w:unhideWhenUsed/>
    <w:qFormat/>
    <w:rsid w:val="0048627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8627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862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62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62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62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627F"/>
    <w:rPr>
      <w:rFonts w:eastAsiaTheme="majorEastAsia" w:cstheme="majorBidi"/>
      <w:b/>
      <w:color w:val="000000" w:themeColor="text1"/>
      <w:kern w:val="0"/>
      <w:sz w:val="30"/>
      <w:szCs w:val="40"/>
      <w:lang w:eastAsia="ja-JP"/>
      <w14:ligatures w14:val="none"/>
    </w:rPr>
  </w:style>
  <w:style w:type="character" w:customStyle="1" w:styleId="Heading2Char">
    <w:name w:val="Heading 2 Char"/>
    <w:basedOn w:val="DefaultParagraphFont"/>
    <w:link w:val="Heading2"/>
    <w:uiPriority w:val="9"/>
    <w:rsid w:val="0048627F"/>
    <w:rPr>
      <w:rFonts w:eastAsiaTheme="majorEastAsia" w:cstheme="majorBidi"/>
      <w:b/>
      <w:color w:val="000000" w:themeColor="text1"/>
      <w:kern w:val="0"/>
      <w:sz w:val="28"/>
      <w:szCs w:val="32"/>
      <w:lang w:eastAsia="ja-JP"/>
      <w14:ligatures w14:val="none"/>
    </w:rPr>
  </w:style>
  <w:style w:type="character" w:customStyle="1" w:styleId="Heading3Char">
    <w:name w:val="Heading 3 Char"/>
    <w:basedOn w:val="DefaultParagraphFont"/>
    <w:link w:val="Heading3"/>
    <w:uiPriority w:val="9"/>
    <w:rsid w:val="0048627F"/>
    <w:rPr>
      <w:rFonts w:ascii="Calibri" w:eastAsiaTheme="majorEastAsia" w:hAnsi="Calibri" w:cs="Times New Roman (Headings CS)"/>
      <w:b/>
      <w:color w:val="000000" w:themeColor="text1"/>
      <w:kern w:val="0"/>
      <w:sz w:val="23"/>
      <w:szCs w:val="28"/>
      <w:lang w:eastAsia="ja-JP"/>
      <w14:ligatures w14:val="none"/>
    </w:rPr>
  </w:style>
  <w:style w:type="character" w:customStyle="1" w:styleId="Heading4Char">
    <w:name w:val="Heading 4 Char"/>
    <w:basedOn w:val="DefaultParagraphFont"/>
    <w:link w:val="Heading4"/>
    <w:uiPriority w:val="9"/>
    <w:semiHidden/>
    <w:rsid w:val="0048627F"/>
    <w:rPr>
      <w:rFonts w:ascii="Calibri" w:eastAsiaTheme="majorEastAsia" w:hAnsi="Calibri" w:cstheme="majorBidi"/>
      <w:i/>
      <w:iCs/>
      <w:color w:val="2F5496" w:themeColor="accent1" w:themeShade="BF"/>
      <w:kern w:val="0"/>
      <w:sz w:val="23"/>
      <w:lang w:eastAsia="ja-JP"/>
      <w14:ligatures w14:val="none"/>
    </w:rPr>
  </w:style>
  <w:style w:type="character" w:customStyle="1" w:styleId="Heading5Char">
    <w:name w:val="Heading 5 Char"/>
    <w:basedOn w:val="DefaultParagraphFont"/>
    <w:link w:val="Heading5"/>
    <w:uiPriority w:val="9"/>
    <w:semiHidden/>
    <w:rsid w:val="0048627F"/>
    <w:rPr>
      <w:rFonts w:ascii="Calibri" w:eastAsiaTheme="majorEastAsia" w:hAnsi="Calibri" w:cstheme="majorBidi"/>
      <w:color w:val="2F5496" w:themeColor="accent1" w:themeShade="BF"/>
      <w:kern w:val="0"/>
      <w:sz w:val="23"/>
      <w:lang w:eastAsia="ja-JP"/>
      <w14:ligatures w14:val="none"/>
    </w:rPr>
  </w:style>
  <w:style w:type="character" w:customStyle="1" w:styleId="Heading6Char">
    <w:name w:val="Heading 6 Char"/>
    <w:basedOn w:val="DefaultParagraphFont"/>
    <w:link w:val="Heading6"/>
    <w:uiPriority w:val="9"/>
    <w:semiHidden/>
    <w:rsid w:val="0048627F"/>
    <w:rPr>
      <w:rFonts w:ascii="Calibri" w:eastAsiaTheme="majorEastAsia" w:hAnsi="Calibri" w:cstheme="majorBidi"/>
      <w:i/>
      <w:iCs/>
      <w:color w:val="595959" w:themeColor="text1" w:themeTint="A6"/>
      <w:kern w:val="0"/>
      <w:sz w:val="23"/>
      <w:lang w:eastAsia="ja-JP"/>
      <w14:ligatures w14:val="none"/>
    </w:rPr>
  </w:style>
  <w:style w:type="character" w:customStyle="1" w:styleId="Heading7Char">
    <w:name w:val="Heading 7 Char"/>
    <w:basedOn w:val="DefaultParagraphFont"/>
    <w:link w:val="Heading7"/>
    <w:uiPriority w:val="9"/>
    <w:semiHidden/>
    <w:rsid w:val="0048627F"/>
    <w:rPr>
      <w:rFonts w:ascii="Calibri" w:eastAsiaTheme="majorEastAsia" w:hAnsi="Calibri" w:cstheme="majorBidi"/>
      <w:color w:val="595959" w:themeColor="text1" w:themeTint="A6"/>
      <w:kern w:val="0"/>
      <w:sz w:val="23"/>
      <w:lang w:eastAsia="ja-JP"/>
      <w14:ligatures w14:val="none"/>
    </w:rPr>
  </w:style>
  <w:style w:type="character" w:customStyle="1" w:styleId="Heading8Char">
    <w:name w:val="Heading 8 Char"/>
    <w:basedOn w:val="DefaultParagraphFont"/>
    <w:link w:val="Heading8"/>
    <w:uiPriority w:val="9"/>
    <w:semiHidden/>
    <w:rsid w:val="0048627F"/>
    <w:rPr>
      <w:rFonts w:ascii="Calibri" w:eastAsiaTheme="majorEastAsia" w:hAnsi="Calibri" w:cstheme="majorBidi"/>
      <w:i/>
      <w:iCs/>
      <w:color w:val="272727" w:themeColor="text1" w:themeTint="D8"/>
      <w:kern w:val="0"/>
      <w:sz w:val="23"/>
      <w:lang w:eastAsia="ja-JP"/>
      <w14:ligatures w14:val="none"/>
    </w:rPr>
  </w:style>
  <w:style w:type="character" w:customStyle="1" w:styleId="Heading9Char">
    <w:name w:val="Heading 9 Char"/>
    <w:basedOn w:val="DefaultParagraphFont"/>
    <w:link w:val="Heading9"/>
    <w:uiPriority w:val="9"/>
    <w:semiHidden/>
    <w:rsid w:val="0048627F"/>
    <w:rPr>
      <w:rFonts w:ascii="Calibri" w:eastAsiaTheme="majorEastAsia" w:hAnsi="Calibri" w:cstheme="majorBidi"/>
      <w:color w:val="272727" w:themeColor="text1" w:themeTint="D8"/>
      <w:kern w:val="0"/>
      <w:sz w:val="23"/>
      <w:lang w:eastAsia="ja-JP"/>
      <w14:ligatures w14:val="none"/>
    </w:rPr>
  </w:style>
  <w:style w:type="paragraph" w:styleId="Title">
    <w:name w:val="Title"/>
    <w:basedOn w:val="Normal"/>
    <w:next w:val="Normal"/>
    <w:link w:val="TitleChar"/>
    <w:uiPriority w:val="10"/>
    <w:qFormat/>
    <w:rsid w:val="0048627F"/>
    <w:pPr>
      <w:spacing w:before="480" w:after="400" w:line="240" w:lineRule="auto"/>
      <w:ind w:right="-72"/>
      <w:contextualSpacing/>
    </w:pPr>
    <w:rPr>
      <w:rFonts w:asciiTheme="minorHAnsi" w:eastAsia="Arial" w:hAnsiTheme="minorHAnsi" w:cs="Times New Roman (Headings CS)"/>
      <w:b/>
      <w:kern w:val="28"/>
      <w:sz w:val="40"/>
      <w:szCs w:val="56"/>
    </w:rPr>
  </w:style>
  <w:style w:type="character" w:customStyle="1" w:styleId="TitleChar">
    <w:name w:val="Title Char"/>
    <w:basedOn w:val="DefaultParagraphFont"/>
    <w:link w:val="Title"/>
    <w:uiPriority w:val="10"/>
    <w:rsid w:val="0048627F"/>
    <w:rPr>
      <w:rFonts w:eastAsia="Arial" w:cs="Times New Roman (Headings CS)"/>
      <w:b/>
      <w:kern w:val="28"/>
      <w:sz w:val="40"/>
      <w:szCs w:val="56"/>
      <w:lang w:eastAsia="ja-JP"/>
      <w14:ligatures w14:val="none"/>
    </w:rPr>
  </w:style>
  <w:style w:type="paragraph" w:styleId="Subtitle">
    <w:name w:val="Subtitle"/>
    <w:basedOn w:val="Normal"/>
    <w:next w:val="Normal"/>
    <w:link w:val="SubtitleChar"/>
    <w:uiPriority w:val="11"/>
    <w:qFormat/>
    <w:rsid w:val="004862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627F"/>
    <w:rPr>
      <w:rFonts w:ascii="Calibri" w:eastAsiaTheme="majorEastAsia" w:hAnsi="Calibri" w:cstheme="majorBidi"/>
      <w:color w:val="595959" w:themeColor="text1" w:themeTint="A6"/>
      <w:spacing w:val="15"/>
      <w:kern w:val="0"/>
      <w:sz w:val="28"/>
      <w:szCs w:val="28"/>
      <w:lang w:eastAsia="ja-JP"/>
      <w14:ligatures w14:val="none"/>
    </w:rPr>
  </w:style>
  <w:style w:type="paragraph" w:styleId="Quote">
    <w:name w:val="Quote"/>
    <w:basedOn w:val="Normal"/>
    <w:next w:val="Normal"/>
    <w:link w:val="QuoteChar"/>
    <w:uiPriority w:val="29"/>
    <w:qFormat/>
    <w:rsid w:val="0048627F"/>
    <w:pPr>
      <w:spacing w:before="160"/>
      <w:jc w:val="center"/>
    </w:pPr>
    <w:rPr>
      <w:i/>
      <w:iCs/>
      <w:color w:val="404040" w:themeColor="text1" w:themeTint="BF"/>
    </w:rPr>
  </w:style>
  <w:style w:type="character" w:customStyle="1" w:styleId="QuoteChar">
    <w:name w:val="Quote Char"/>
    <w:basedOn w:val="DefaultParagraphFont"/>
    <w:link w:val="Quote"/>
    <w:uiPriority w:val="29"/>
    <w:rsid w:val="0048627F"/>
    <w:rPr>
      <w:rFonts w:ascii="Calibri" w:eastAsiaTheme="minorEastAsia" w:hAnsi="Calibri"/>
      <w:i/>
      <w:iCs/>
      <w:color w:val="404040" w:themeColor="text1" w:themeTint="BF"/>
      <w:kern w:val="0"/>
      <w:sz w:val="23"/>
      <w:lang w:eastAsia="ja-JP"/>
      <w14:ligatures w14:val="none"/>
    </w:rPr>
  </w:style>
  <w:style w:type="paragraph" w:styleId="ListParagraph">
    <w:name w:val="List Paragraph"/>
    <w:basedOn w:val="Normal"/>
    <w:uiPriority w:val="34"/>
    <w:qFormat/>
    <w:rsid w:val="00463B1E"/>
    <w:pPr>
      <w:ind w:left="720"/>
      <w:contextualSpacing/>
    </w:pPr>
  </w:style>
  <w:style w:type="character" w:styleId="IntenseEmphasis">
    <w:name w:val="Intense Emphasis"/>
    <w:basedOn w:val="DefaultParagraphFont"/>
    <w:uiPriority w:val="21"/>
    <w:qFormat/>
    <w:rsid w:val="0048627F"/>
    <w:rPr>
      <w:i/>
      <w:iCs/>
      <w:color w:val="2F5496" w:themeColor="accent1" w:themeShade="BF"/>
    </w:rPr>
  </w:style>
  <w:style w:type="paragraph" w:styleId="IntenseQuote">
    <w:name w:val="Intense Quote"/>
    <w:basedOn w:val="Normal"/>
    <w:next w:val="Normal"/>
    <w:link w:val="IntenseQuoteChar"/>
    <w:uiPriority w:val="30"/>
    <w:qFormat/>
    <w:rsid w:val="004862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8627F"/>
    <w:rPr>
      <w:rFonts w:ascii="Calibri" w:eastAsiaTheme="minorEastAsia" w:hAnsi="Calibri"/>
      <w:i/>
      <w:iCs/>
      <w:color w:val="2F5496" w:themeColor="accent1" w:themeShade="BF"/>
      <w:kern w:val="0"/>
      <w:sz w:val="23"/>
      <w:lang w:eastAsia="ja-JP"/>
      <w14:ligatures w14:val="none"/>
    </w:rPr>
  </w:style>
  <w:style w:type="character" w:styleId="IntenseReference">
    <w:name w:val="Intense Reference"/>
    <w:basedOn w:val="DefaultParagraphFont"/>
    <w:uiPriority w:val="32"/>
    <w:qFormat/>
    <w:rsid w:val="0048627F"/>
    <w:rPr>
      <w:b/>
      <w:bCs/>
      <w:smallCaps/>
      <w:color w:val="2F5496" w:themeColor="accent1" w:themeShade="BF"/>
      <w:spacing w:val="5"/>
    </w:rPr>
  </w:style>
  <w:style w:type="table" w:styleId="TableGridLight">
    <w:name w:val="Grid Table Light"/>
    <w:basedOn w:val="TableNormal"/>
    <w:uiPriority w:val="40"/>
    <w:rsid w:val="0048627F"/>
    <w:pPr>
      <w:spacing w:after="0" w:line="240" w:lineRule="auto"/>
    </w:pPr>
    <w:rPr>
      <w:rFonts w:eastAsiaTheme="minorEastAsia"/>
      <w:kern w:val="0"/>
      <w:lang w:eastAsia="ja-JP"/>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Text">
    <w:name w:val="annotation text"/>
    <w:basedOn w:val="Normal"/>
    <w:link w:val="CommentTextChar"/>
    <w:uiPriority w:val="99"/>
    <w:semiHidden/>
    <w:unhideWhenUsed/>
    <w:rsid w:val="0048627F"/>
    <w:pPr>
      <w:spacing w:line="240" w:lineRule="auto"/>
    </w:pPr>
    <w:rPr>
      <w:sz w:val="20"/>
      <w:szCs w:val="20"/>
    </w:rPr>
  </w:style>
  <w:style w:type="character" w:customStyle="1" w:styleId="CommentTextChar">
    <w:name w:val="Comment Text Char"/>
    <w:basedOn w:val="DefaultParagraphFont"/>
    <w:link w:val="CommentText"/>
    <w:uiPriority w:val="99"/>
    <w:semiHidden/>
    <w:rsid w:val="0048627F"/>
    <w:rPr>
      <w:rFonts w:ascii="Calibri" w:eastAsiaTheme="minorEastAsia" w:hAnsi="Calibri"/>
      <w:kern w:val="0"/>
      <w:sz w:val="20"/>
      <w:szCs w:val="20"/>
      <w:lang w:eastAsia="ja-JP"/>
      <w14:ligatures w14:val="none"/>
    </w:rPr>
  </w:style>
  <w:style w:type="character" w:styleId="CommentReference">
    <w:name w:val="annotation reference"/>
    <w:basedOn w:val="DefaultParagraphFont"/>
    <w:uiPriority w:val="99"/>
    <w:semiHidden/>
    <w:unhideWhenUsed/>
    <w:rsid w:val="0048627F"/>
    <w:rPr>
      <w:sz w:val="16"/>
      <w:szCs w:val="16"/>
    </w:rPr>
  </w:style>
  <w:style w:type="paragraph" w:customStyle="1" w:styleId="Address">
    <w:name w:val="Address"/>
    <w:basedOn w:val="Normal"/>
    <w:qFormat/>
    <w:rsid w:val="009447D8"/>
    <w:pPr>
      <w:spacing w:before="0" w:after="0" w:line="216" w:lineRule="auto"/>
      <w:ind w:left="576"/>
    </w:pPr>
    <w:rPr>
      <w:rFonts w:eastAsia="Calibri" w:cs="Calibri"/>
      <w:color w:val="000000" w:themeColor="text1"/>
      <w:sz w:val="21"/>
      <w:szCs w:val="21"/>
    </w:rPr>
  </w:style>
  <w:style w:type="numbering" w:customStyle="1" w:styleId="CurrentList5">
    <w:name w:val="Current List5"/>
    <w:uiPriority w:val="99"/>
    <w:rsid w:val="0048627F"/>
    <w:pPr>
      <w:numPr>
        <w:numId w:val="11"/>
      </w:numPr>
    </w:pPr>
  </w:style>
  <w:style w:type="paragraph" w:styleId="Header">
    <w:name w:val="header"/>
    <w:basedOn w:val="Normal"/>
    <w:link w:val="HeaderChar"/>
    <w:uiPriority w:val="99"/>
    <w:unhideWhenUsed/>
    <w:rsid w:val="0048627F"/>
    <w:pPr>
      <w:snapToGrid w:val="0"/>
      <w:spacing w:before="0" w:after="0" w:line="240" w:lineRule="auto"/>
    </w:pPr>
    <w:rPr>
      <w:rFonts w:eastAsia="Calibri" w:cs="Calibri"/>
      <w:color w:val="595959" w:themeColor="text1" w:themeTint="A6"/>
      <w:sz w:val="20"/>
    </w:rPr>
  </w:style>
  <w:style w:type="character" w:customStyle="1" w:styleId="HeaderChar">
    <w:name w:val="Header Char"/>
    <w:basedOn w:val="DefaultParagraphFont"/>
    <w:link w:val="Header"/>
    <w:uiPriority w:val="99"/>
    <w:rsid w:val="0048627F"/>
    <w:rPr>
      <w:rFonts w:ascii="Calibri" w:eastAsia="Calibri" w:hAnsi="Calibri" w:cs="Calibri"/>
      <w:color w:val="595959" w:themeColor="text1" w:themeTint="A6"/>
      <w:kern w:val="0"/>
      <w:sz w:val="20"/>
      <w:lang w:eastAsia="ja-JP"/>
      <w14:ligatures w14:val="none"/>
    </w:rPr>
  </w:style>
  <w:style w:type="paragraph" w:styleId="Footer">
    <w:name w:val="footer"/>
    <w:basedOn w:val="Normal"/>
    <w:link w:val="FooterChar"/>
    <w:uiPriority w:val="99"/>
    <w:unhideWhenUsed/>
    <w:rsid w:val="0048627F"/>
    <w:pPr>
      <w:tabs>
        <w:tab w:val="center" w:pos="4680"/>
        <w:tab w:val="right" w:pos="9360"/>
      </w:tabs>
      <w:spacing w:before="0" w:after="0" w:line="240" w:lineRule="auto"/>
      <w:jc w:val="right"/>
    </w:pPr>
    <w:rPr>
      <w:color w:val="000000" w:themeColor="text1"/>
      <w:sz w:val="21"/>
      <w:szCs w:val="21"/>
    </w:rPr>
  </w:style>
  <w:style w:type="character" w:customStyle="1" w:styleId="FooterChar">
    <w:name w:val="Footer Char"/>
    <w:basedOn w:val="DefaultParagraphFont"/>
    <w:link w:val="Footer"/>
    <w:uiPriority w:val="99"/>
    <w:rsid w:val="0048627F"/>
    <w:rPr>
      <w:rFonts w:ascii="Calibri" w:eastAsiaTheme="minorEastAsia" w:hAnsi="Calibri"/>
      <w:color w:val="000000" w:themeColor="text1"/>
      <w:kern w:val="0"/>
      <w:sz w:val="21"/>
      <w:szCs w:val="21"/>
      <w:lang w:eastAsia="ja-JP"/>
      <w14:ligatures w14:val="none"/>
    </w:rPr>
  </w:style>
  <w:style w:type="character" w:styleId="PageNumber">
    <w:name w:val="page number"/>
    <w:basedOn w:val="DefaultParagraphFont"/>
    <w:uiPriority w:val="99"/>
    <w:semiHidden/>
    <w:unhideWhenUsed/>
    <w:rsid w:val="0048627F"/>
  </w:style>
  <w:style w:type="table" w:styleId="TableGrid">
    <w:name w:val="Table Grid"/>
    <w:basedOn w:val="TableNormal"/>
    <w:uiPriority w:val="39"/>
    <w:rsid w:val="0048627F"/>
    <w:pPr>
      <w:spacing w:after="0" w:line="240" w:lineRule="auto"/>
    </w:pPr>
    <w:rPr>
      <w:rFonts w:eastAsiaTheme="minorEastAsia"/>
      <w:kern w:val="0"/>
      <w:lang w:eastAsia="ja-JP"/>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eadOn">
    <w:name w:val="Read On"/>
    <w:basedOn w:val="Normal"/>
    <w:qFormat/>
    <w:rsid w:val="00BA4FBE"/>
    <w:pPr>
      <w:spacing w:line="240" w:lineRule="auto"/>
      <w:jc w:val="center"/>
    </w:pPr>
    <w:rPr>
      <w:b/>
      <w:bCs/>
    </w:rPr>
  </w:style>
  <w:style w:type="numbering" w:customStyle="1" w:styleId="CurrentList1">
    <w:name w:val="Current List1"/>
    <w:uiPriority w:val="99"/>
    <w:rsid w:val="0048627F"/>
    <w:pPr>
      <w:numPr>
        <w:numId w:val="2"/>
      </w:numPr>
    </w:pPr>
  </w:style>
  <w:style w:type="numbering" w:customStyle="1" w:styleId="CurrentList2">
    <w:name w:val="Current List2"/>
    <w:uiPriority w:val="99"/>
    <w:rsid w:val="0048627F"/>
    <w:pPr>
      <w:numPr>
        <w:numId w:val="3"/>
      </w:numPr>
    </w:pPr>
  </w:style>
  <w:style w:type="numbering" w:customStyle="1" w:styleId="CurrentList3">
    <w:name w:val="Current List3"/>
    <w:uiPriority w:val="99"/>
    <w:rsid w:val="0048627F"/>
    <w:pPr>
      <w:numPr>
        <w:numId w:val="4"/>
      </w:numPr>
    </w:pPr>
  </w:style>
  <w:style w:type="paragraph" w:customStyle="1" w:styleId="Numbers">
    <w:name w:val="Numbers"/>
    <w:basedOn w:val="Normal"/>
    <w:qFormat/>
    <w:rsid w:val="00463B1E"/>
    <w:pPr>
      <w:numPr>
        <w:numId w:val="29"/>
      </w:numPr>
      <w:spacing w:line="240" w:lineRule="auto"/>
      <w:ind w:left="317"/>
    </w:pPr>
    <w:rPr>
      <w:bCs/>
    </w:rPr>
  </w:style>
  <w:style w:type="numbering" w:customStyle="1" w:styleId="CurrentList4">
    <w:name w:val="Current List4"/>
    <w:uiPriority w:val="99"/>
    <w:rsid w:val="0048627F"/>
    <w:pPr>
      <w:numPr>
        <w:numId w:val="6"/>
      </w:numPr>
    </w:pPr>
  </w:style>
  <w:style w:type="character" w:styleId="Hyperlink">
    <w:name w:val="Hyperlink"/>
    <w:basedOn w:val="DefaultParagraphFont"/>
    <w:uiPriority w:val="99"/>
    <w:unhideWhenUsed/>
    <w:rsid w:val="0048627F"/>
    <w:rPr>
      <w:rFonts w:asciiTheme="minorHAnsi" w:hAnsiTheme="minorHAnsi"/>
      <w:color w:val="000000" w:themeColor="text1"/>
      <w:u w:val="single"/>
    </w:rPr>
  </w:style>
  <w:style w:type="paragraph" w:customStyle="1" w:styleId="BulletDocumentsList">
    <w:name w:val="Bullet (Documents List)"/>
    <w:basedOn w:val="Normal"/>
    <w:qFormat/>
    <w:rsid w:val="0048627F"/>
    <w:pPr>
      <w:numPr>
        <w:numId w:val="28"/>
      </w:numPr>
      <w:spacing w:before="0" w:after="240" w:line="240" w:lineRule="auto"/>
      <w:contextualSpacing/>
    </w:pPr>
  </w:style>
  <w:style w:type="character" w:styleId="UnresolvedMention">
    <w:name w:val="Unresolved Mention"/>
    <w:basedOn w:val="DefaultParagraphFont"/>
    <w:uiPriority w:val="99"/>
    <w:semiHidden/>
    <w:unhideWhenUsed/>
    <w:rsid w:val="0048627F"/>
    <w:rPr>
      <w:color w:val="605E5C"/>
      <w:shd w:val="clear" w:color="auto" w:fill="E1DFDD"/>
    </w:rPr>
  </w:style>
  <w:style w:type="paragraph" w:customStyle="1" w:styleId="QuestionLabel">
    <w:name w:val="Question Label"/>
    <w:basedOn w:val="Normal"/>
    <w:qFormat/>
    <w:rsid w:val="00C11D43"/>
    <w:pPr>
      <w:spacing w:after="0" w:line="216" w:lineRule="auto"/>
      <w:mirrorIndents/>
    </w:pPr>
    <w:rPr>
      <w:rFonts w:cs="Calibri"/>
      <w:b/>
      <w:bCs/>
      <w:color w:val="000000"/>
    </w:rPr>
  </w:style>
  <w:style w:type="paragraph" w:customStyle="1" w:styleId="RadioButton">
    <w:name w:val="Radio Button"/>
    <w:basedOn w:val="Normal"/>
    <w:qFormat/>
    <w:rsid w:val="0048627F"/>
    <w:pPr>
      <w:numPr>
        <w:numId w:val="30"/>
      </w:numPr>
      <w:spacing w:before="40" w:after="40" w:line="240" w:lineRule="auto"/>
    </w:pPr>
    <w:rPr>
      <w:rFonts w:eastAsiaTheme="minorHAnsi" w:cs="Arial"/>
      <w:spacing w:val="4"/>
      <w:kern w:val="2"/>
      <w:szCs w:val="22"/>
      <w:lang w:eastAsia="en-US"/>
      <w14:ligatures w14:val="standardContextual"/>
    </w:rPr>
  </w:style>
  <w:style w:type="paragraph" w:customStyle="1" w:styleId="AnswerSpace">
    <w:name w:val="Answer Space"/>
    <w:basedOn w:val="Normal"/>
    <w:qFormat/>
    <w:rsid w:val="003B5D27"/>
    <w:pPr>
      <w:spacing w:before="60" w:after="60"/>
      <w:ind w:left="29"/>
    </w:pPr>
    <w:rPr>
      <w:rFonts w:eastAsiaTheme="minorHAnsi" w:cs="Arial"/>
      <w:bCs/>
      <w:spacing w:val="4"/>
      <w:kern w:val="2"/>
      <w:szCs w:val="22"/>
      <w:lang w:eastAsia="en-US"/>
      <w14:ligatures w14:val="standardContextual"/>
    </w:rPr>
  </w:style>
  <w:style w:type="paragraph" w:customStyle="1" w:styleId="Checkbox">
    <w:name w:val="Checkbox"/>
    <w:basedOn w:val="Normal"/>
    <w:qFormat/>
    <w:rsid w:val="00BA4FBE"/>
    <w:pPr>
      <w:numPr>
        <w:numId w:val="21"/>
      </w:numPr>
      <w:spacing w:before="80" w:after="80" w:line="276" w:lineRule="auto"/>
    </w:pPr>
    <w:rPr>
      <w:rFonts w:eastAsiaTheme="minorHAnsi" w:cs="Arial"/>
      <w:spacing w:val="4"/>
      <w:kern w:val="2"/>
      <w:szCs w:val="22"/>
      <w:lang w:eastAsia="en-US"/>
      <w14:ligatures w14:val="standardContextual"/>
    </w:rPr>
  </w:style>
  <w:style w:type="paragraph" w:customStyle="1" w:styleId="SideTip">
    <w:name w:val="Side Tip"/>
    <w:basedOn w:val="Normal"/>
    <w:link w:val="SideTipChar"/>
    <w:qFormat/>
    <w:rsid w:val="00A40A40"/>
    <w:pPr>
      <w:numPr>
        <w:numId w:val="31"/>
      </w:numPr>
      <w:spacing w:before="80" w:after="40" w:line="240" w:lineRule="auto"/>
    </w:pPr>
    <w:rPr>
      <w:rFonts w:asciiTheme="minorHAnsi" w:eastAsiaTheme="minorHAnsi" w:hAnsiTheme="minorHAnsi" w:cs="Arial"/>
      <w:bCs/>
      <w:color w:val="595959" w:themeColor="text1" w:themeTint="A6"/>
      <w:spacing w:val="4"/>
      <w:kern w:val="2"/>
      <w:sz w:val="22"/>
      <w:szCs w:val="22"/>
      <w:lang w:eastAsia="en-US"/>
      <w14:ligatures w14:val="standardContextual"/>
    </w:rPr>
  </w:style>
  <w:style w:type="character" w:customStyle="1" w:styleId="SideTipChar">
    <w:name w:val="Side Tip Char"/>
    <w:basedOn w:val="DefaultParagraphFont"/>
    <w:link w:val="SideTip"/>
    <w:rsid w:val="00A40A40"/>
    <w:rPr>
      <w:rFonts w:cs="Arial"/>
      <w:bCs/>
      <w:color w:val="595959" w:themeColor="text1" w:themeTint="A6"/>
      <w:spacing w:val="4"/>
      <w:sz w:val="22"/>
      <w:szCs w:val="22"/>
    </w:rPr>
  </w:style>
  <w:style w:type="paragraph" w:customStyle="1" w:styleId="CheckboxType2">
    <w:name w:val="Checkbox Type 2"/>
    <w:basedOn w:val="Checkbox"/>
    <w:qFormat/>
    <w:rsid w:val="00F103B8"/>
    <w:pPr>
      <w:ind w:left="576"/>
    </w:pPr>
  </w:style>
  <w:style w:type="paragraph" w:styleId="CommentSubject">
    <w:name w:val="annotation subject"/>
    <w:basedOn w:val="CommentText"/>
    <w:next w:val="CommentText"/>
    <w:link w:val="CommentSubjectChar"/>
    <w:uiPriority w:val="99"/>
    <w:semiHidden/>
    <w:unhideWhenUsed/>
    <w:rsid w:val="0048627F"/>
    <w:rPr>
      <w:b/>
      <w:bCs/>
    </w:rPr>
  </w:style>
  <w:style w:type="character" w:customStyle="1" w:styleId="CommentSubjectChar">
    <w:name w:val="Comment Subject Char"/>
    <w:basedOn w:val="CommentTextChar"/>
    <w:link w:val="CommentSubject"/>
    <w:uiPriority w:val="99"/>
    <w:semiHidden/>
    <w:rsid w:val="0048627F"/>
    <w:rPr>
      <w:rFonts w:ascii="Calibri" w:eastAsiaTheme="minorEastAsia" w:hAnsi="Calibri"/>
      <w:b/>
      <w:bCs/>
      <w:kern w:val="0"/>
      <w:sz w:val="20"/>
      <w:szCs w:val="20"/>
      <w:lang w:eastAsia="ja-JP"/>
      <w14:ligatures w14:val="none"/>
    </w:rPr>
  </w:style>
  <w:style w:type="paragraph" w:styleId="Revision">
    <w:name w:val="Revision"/>
    <w:hidden/>
    <w:uiPriority w:val="99"/>
    <w:semiHidden/>
    <w:rsid w:val="00D64D68"/>
    <w:pPr>
      <w:spacing w:after="0" w:line="240" w:lineRule="auto"/>
    </w:pPr>
    <w:rPr>
      <w:rFonts w:ascii="Calibri" w:eastAsiaTheme="minorEastAsia" w:hAnsi="Calibri"/>
      <w:kern w:val="0"/>
      <w:lang w:eastAsia="ja-JP"/>
      <w14:ligatures w14:val="none"/>
    </w:rPr>
  </w:style>
  <w:style w:type="paragraph" w:customStyle="1" w:styleId="SmallPrint">
    <w:name w:val="Small Print"/>
    <w:basedOn w:val="Normal"/>
    <w:qFormat/>
    <w:rsid w:val="003B5D27"/>
    <w:rPr>
      <w:sz w:val="22"/>
      <w:szCs w:val="20"/>
    </w:rPr>
  </w:style>
  <w:style w:type="paragraph" w:customStyle="1" w:styleId="SmallPrintHeading">
    <w:name w:val="Small Print Heading"/>
    <w:basedOn w:val="SmallPrint"/>
    <w:qFormat/>
    <w:rsid w:val="0048627F"/>
    <w:pPr>
      <w:spacing w:before="240" w:line="240" w:lineRule="auto"/>
    </w:pPr>
    <w:rPr>
      <w:b/>
      <w:bCs/>
    </w:rPr>
  </w:style>
  <w:style w:type="character" w:styleId="FollowedHyperlink">
    <w:name w:val="FollowedHyperlink"/>
    <w:basedOn w:val="DefaultParagraphFont"/>
    <w:uiPriority w:val="99"/>
    <w:semiHidden/>
    <w:unhideWhenUsed/>
    <w:rsid w:val="0048627F"/>
    <w:rPr>
      <w:color w:val="954F72" w:themeColor="followedHyperlink"/>
      <w:u w:val="single"/>
    </w:rPr>
  </w:style>
  <w:style w:type="paragraph" w:customStyle="1" w:styleId="BulletFormList">
    <w:name w:val="Bullet (Form List)"/>
    <w:basedOn w:val="Normal"/>
    <w:qFormat/>
    <w:rsid w:val="00BA4FBE"/>
    <w:pPr>
      <w:numPr>
        <w:numId w:val="20"/>
      </w:numPr>
      <w:spacing w:before="40" w:after="80" w:line="240" w:lineRule="auto"/>
      <w:ind w:left="360" w:hanging="270"/>
    </w:pPr>
    <w:rPr>
      <w:bCs/>
    </w:rPr>
  </w:style>
  <w:style w:type="numbering" w:customStyle="1" w:styleId="CurrentList6">
    <w:name w:val="Current List6"/>
    <w:uiPriority w:val="99"/>
    <w:rsid w:val="0048627F"/>
    <w:pPr>
      <w:numPr>
        <w:numId w:val="13"/>
      </w:numPr>
    </w:pPr>
  </w:style>
  <w:style w:type="paragraph" w:styleId="NormalWeb">
    <w:name w:val="Normal (Web)"/>
    <w:basedOn w:val="Normal"/>
    <w:uiPriority w:val="99"/>
    <w:unhideWhenUsed/>
    <w:rsid w:val="0048627F"/>
    <w:pPr>
      <w:spacing w:before="100" w:beforeAutospacing="1" w:after="100" w:afterAutospacing="1" w:line="240" w:lineRule="auto"/>
    </w:pPr>
    <w:rPr>
      <w:rFonts w:ascii="Times New Roman" w:eastAsia="Times New Roman" w:hAnsi="Times New Roman" w:cs="Times New Roman"/>
      <w:lang w:eastAsia="en-US"/>
    </w:rPr>
  </w:style>
  <w:style w:type="paragraph" w:customStyle="1" w:styleId="TableHeading">
    <w:name w:val="Table Heading"/>
    <w:basedOn w:val="Normal"/>
    <w:qFormat/>
    <w:rsid w:val="0048627F"/>
    <w:pPr>
      <w:spacing w:before="60" w:after="60" w:line="240" w:lineRule="auto"/>
    </w:pPr>
    <w:rPr>
      <w:b/>
      <w:bCs/>
    </w:rPr>
  </w:style>
  <w:style w:type="paragraph" w:customStyle="1" w:styleId="SmallSpacer">
    <w:name w:val="Small Spacer"/>
    <w:basedOn w:val="Normal"/>
    <w:qFormat/>
    <w:rsid w:val="0048627F"/>
    <w:pPr>
      <w:spacing w:before="0" w:after="0"/>
    </w:pPr>
    <w:rPr>
      <w:sz w:val="10"/>
      <w:szCs w:val="10"/>
    </w:rPr>
  </w:style>
  <w:style w:type="character" w:customStyle="1" w:styleId="normaltextrun">
    <w:name w:val="normaltextrun"/>
    <w:basedOn w:val="DefaultParagraphFont"/>
    <w:rsid w:val="0048627F"/>
  </w:style>
  <w:style w:type="paragraph" w:customStyle="1" w:styleId="SectionSpacer">
    <w:name w:val="Section Spacer"/>
    <w:basedOn w:val="Normal"/>
    <w:qFormat/>
    <w:rsid w:val="0048627F"/>
    <w:pPr>
      <w:spacing w:before="0" w:after="0" w:line="240" w:lineRule="auto"/>
    </w:pPr>
    <w:rPr>
      <w:rFonts w:eastAsiaTheme="majorEastAsia"/>
      <w:sz w:val="16"/>
      <w:szCs w:val="16"/>
    </w:rPr>
  </w:style>
  <w:style w:type="paragraph" w:customStyle="1" w:styleId="FormTitle">
    <w:name w:val="Form Title"/>
    <w:basedOn w:val="Title"/>
    <w:qFormat/>
    <w:rsid w:val="0048627F"/>
    <w:pPr>
      <w:spacing w:before="240" w:after="200"/>
    </w:pPr>
  </w:style>
  <w:style w:type="numbering" w:customStyle="1" w:styleId="CurrentList7">
    <w:name w:val="Current List7"/>
    <w:uiPriority w:val="99"/>
    <w:rsid w:val="0048627F"/>
    <w:pPr>
      <w:numPr>
        <w:numId w:val="18"/>
      </w:numPr>
    </w:pPr>
  </w:style>
  <w:style w:type="character" w:styleId="Emphasis">
    <w:name w:val="Emphasis"/>
    <w:basedOn w:val="DefaultParagraphFont"/>
    <w:uiPriority w:val="20"/>
    <w:qFormat/>
    <w:rsid w:val="0048627F"/>
    <w:rPr>
      <w:i/>
      <w:iCs/>
    </w:rPr>
  </w:style>
  <w:style w:type="character" w:styleId="Strong">
    <w:name w:val="Strong"/>
    <w:basedOn w:val="DefaultParagraphFont"/>
    <w:uiPriority w:val="22"/>
    <w:qFormat/>
    <w:rsid w:val="0048627F"/>
    <w:rPr>
      <w:b/>
      <w:bCs/>
    </w:rPr>
  </w:style>
  <w:style w:type="paragraph" w:customStyle="1" w:styleId="SubQuestion">
    <w:name w:val="SubQuestion"/>
    <w:basedOn w:val="AnswerSpace"/>
    <w:qFormat/>
    <w:rsid w:val="0048627F"/>
    <w:pPr>
      <w:spacing w:before="40" w:after="0"/>
    </w:pPr>
    <w:rPr>
      <w:rFonts w:ascii="Arial" w:hAnsi="Arial"/>
      <w:color w:val="000000" w:themeColor="text1"/>
    </w:rPr>
  </w:style>
  <w:style w:type="numbering" w:customStyle="1" w:styleId="CurrentList8">
    <w:name w:val="Current List8"/>
    <w:uiPriority w:val="99"/>
    <w:rsid w:val="00495CED"/>
    <w:pPr>
      <w:numPr>
        <w:numId w:val="33"/>
      </w:numPr>
    </w:pPr>
  </w:style>
  <w:style w:type="paragraph" w:customStyle="1" w:styleId="CheckboxIndented">
    <w:name w:val="Checkbox (Indented)"/>
    <w:basedOn w:val="Checkbox"/>
    <w:qFormat/>
    <w:rsid w:val="00166235"/>
    <w:pPr>
      <w:ind w:left="576"/>
    </w:pPr>
  </w:style>
  <w:style w:type="paragraph" w:customStyle="1" w:styleId="CaseInformation">
    <w:name w:val="Case Information"/>
    <w:basedOn w:val="Address"/>
    <w:qFormat/>
    <w:rsid w:val="009447D8"/>
    <w:pPr>
      <w:ind w:left="936"/>
    </w:pPr>
  </w:style>
  <w:style w:type="paragraph" w:customStyle="1" w:styleId="ActionBar">
    <w:name w:val="Action Bar"/>
    <w:basedOn w:val="Normal"/>
    <w:qFormat/>
    <w:rsid w:val="00894423"/>
    <w:pPr>
      <w:spacing w:before="0" w:after="0" w:line="240" w:lineRule="auto"/>
      <w:ind w:left="101"/>
    </w:pPr>
    <w:rPr>
      <w:rFonts w:eastAsiaTheme="majorEastAsia"/>
      <w:bCs/>
      <w:szCs w:val="23"/>
    </w:rPr>
  </w:style>
  <w:style w:type="paragraph" w:customStyle="1" w:styleId="Note">
    <w:name w:val="Note"/>
    <w:basedOn w:val="SideTip"/>
    <w:qFormat/>
    <w:rsid w:val="00E83032"/>
    <w:pPr>
      <w:numPr>
        <w:numId w:val="0"/>
      </w:numPr>
    </w:pPr>
    <w:rPr>
      <w:color w:val="404040" w:themeColor="text1" w:themeTint="BF"/>
    </w:rPr>
  </w:style>
  <w:style w:type="paragraph" w:customStyle="1" w:styleId="ContactDESItems">
    <w:name w:val="Contact DES Items"/>
    <w:basedOn w:val="Normal"/>
    <w:qFormat/>
    <w:rsid w:val="0034406F"/>
    <w:pPr>
      <w:spacing w:line="240" w:lineRule="auto"/>
      <w:ind w:left="259"/>
    </w:pPr>
    <w:rPr>
      <w:bCs/>
      <w:szCs w:val="23"/>
    </w:rPr>
  </w:style>
  <w:style w:type="paragraph" w:customStyle="1" w:styleId="In-lineTableHeader">
    <w:name w:val="In-line Table Header"/>
    <w:basedOn w:val="Normal"/>
    <w:qFormat/>
    <w:rsid w:val="003202D8"/>
    <w:pPr>
      <w:spacing w:before="0" w:after="0" w:line="240" w:lineRule="auto"/>
    </w:pPr>
    <w:rPr>
      <w:b/>
      <w:bCs/>
    </w:rPr>
  </w:style>
  <w:style w:type="paragraph" w:customStyle="1" w:styleId="Sub-QuestionLabelnotbolded">
    <w:name w:val="Sub-Question Label (not bolded)"/>
    <w:basedOn w:val="QuestionLabel"/>
    <w:qFormat/>
    <w:rsid w:val="001D26B6"/>
    <w:rPr>
      <w:rFonts w:eastAsiaTheme="minorHAnsi"/>
      <w:b w:val="0"/>
      <w:bCs w:val="0"/>
      <w:szCs w:val="23"/>
    </w:rPr>
  </w:style>
  <w:style w:type="paragraph" w:customStyle="1" w:styleId="ActionBarHeader">
    <w:name w:val="Action Bar Header"/>
    <w:basedOn w:val="ActionBar"/>
    <w:qFormat/>
    <w:rsid w:val="00F103B8"/>
    <w:rPr>
      <w:b/>
      <w:sz w:val="26"/>
      <w:szCs w:val="26"/>
    </w:rPr>
  </w:style>
  <w:style w:type="paragraph" w:customStyle="1" w:styleId="BulletParagraphList">
    <w:name w:val="Bullet (Paragraph List)"/>
    <w:basedOn w:val="Normal"/>
    <w:qFormat/>
    <w:rsid w:val="00BA4FBE"/>
    <w:pPr>
      <w:numPr>
        <w:numId w:val="43"/>
      </w:numPr>
      <w:spacing w:before="40" w:after="80" w:line="240" w:lineRule="auto"/>
    </w:pPr>
  </w:style>
  <w:style w:type="numbering" w:customStyle="1" w:styleId="CurrentList9">
    <w:name w:val="Current List9"/>
    <w:uiPriority w:val="99"/>
    <w:rsid w:val="00A40A40"/>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14353">
      <w:bodyDiv w:val="1"/>
      <w:marLeft w:val="0"/>
      <w:marRight w:val="0"/>
      <w:marTop w:val="0"/>
      <w:marBottom w:val="0"/>
      <w:divBdr>
        <w:top w:val="none" w:sz="0" w:space="0" w:color="auto"/>
        <w:left w:val="none" w:sz="0" w:space="0" w:color="auto"/>
        <w:bottom w:val="none" w:sz="0" w:space="0" w:color="auto"/>
        <w:right w:val="none" w:sz="0" w:space="0" w:color="auto"/>
      </w:divBdr>
      <w:divsChild>
        <w:div w:id="1384716983">
          <w:marLeft w:val="0"/>
          <w:marRight w:val="0"/>
          <w:marTop w:val="0"/>
          <w:marBottom w:val="0"/>
          <w:divBdr>
            <w:top w:val="none" w:sz="0" w:space="0" w:color="auto"/>
            <w:left w:val="none" w:sz="0" w:space="0" w:color="auto"/>
            <w:bottom w:val="none" w:sz="0" w:space="0" w:color="auto"/>
            <w:right w:val="none" w:sz="0" w:space="0" w:color="auto"/>
          </w:divBdr>
        </w:div>
        <w:div w:id="65153478">
          <w:marLeft w:val="0"/>
          <w:marRight w:val="0"/>
          <w:marTop w:val="0"/>
          <w:marBottom w:val="0"/>
          <w:divBdr>
            <w:top w:val="none" w:sz="0" w:space="0" w:color="auto"/>
            <w:left w:val="none" w:sz="0" w:space="0" w:color="auto"/>
            <w:bottom w:val="none" w:sz="0" w:space="0" w:color="auto"/>
            <w:right w:val="none" w:sz="0" w:space="0" w:color="auto"/>
          </w:divBdr>
        </w:div>
        <w:div w:id="1540513987">
          <w:marLeft w:val="0"/>
          <w:marRight w:val="0"/>
          <w:marTop w:val="0"/>
          <w:marBottom w:val="0"/>
          <w:divBdr>
            <w:top w:val="none" w:sz="0" w:space="0" w:color="auto"/>
            <w:left w:val="none" w:sz="0" w:space="0" w:color="auto"/>
            <w:bottom w:val="none" w:sz="0" w:space="0" w:color="auto"/>
            <w:right w:val="none" w:sz="0" w:space="0" w:color="auto"/>
          </w:divBdr>
        </w:div>
        <w:div w:id="1059935666">
          <w:marLeft w:val="0"/>
          <w:marRight w:val="0"/>
          <w:marTop w:val="0"/>
          <w:marBottom w:val="0"/>
          <w:divBdr>
            <w:top w:val="none" w:sz="0" w:space="0" w:color="auto"/>
            <w:left w:val="none" w:sz="0" w:space="0" w:color="auto"/>
            <w:bottom w:val="none" w:sz="0" w:space="0" w:color="auto"/>
            <w:right w:val="none" w:sz="0" w:space="0" w:color="auto"/>
          </w:divBdr>
        </w:div>
        <w:div w:id="304894712">
          <w:marLeft w:val="0"/>
          <w:marRight w:val="0"/>
          <w:marTop w:val="0"/>
          <w:marBottom w:val="0"/>
          <w:divBdr>
            <w:top w:val="none" w:sz="0" w:space="0" w:color="auto"/>
            <w:left w:val="none" w:sz="0" w:space="0" w:color="auto"/>
            <w:bottom w:val="none" w:sz="0" w:space="0" w:color="auto"/>
            <w:right w:val="none" w:sz="0" w:space="0" w:color="auto"/>
          </w:divBdr>
        </w:div>
        <w:div w:id="176963226">
          <w:marLeft w:val="0"/>
          <w:marRight w:val="0"/>
          <w:marTop w:val="0"/>
          <w:marBottom w:val="0"/>
          <w:divBdr>
            <w:top w:val="none" w:sz="0" w:space="0" w:color="auto"/>
            <w:left w:val="none" w:sz="0" w:space="0" w:color="auto"/>
            <w:bottom w:val="none" w:sz="0" w:space="0" w:color="auto"/>
            <w:right w:val="none" w:sz="0" w:space="0" w:color="auto"/>
          </w:divBdr>
        </w:div>
        <w:div w:id="901721659">
          <w:marLeft w:val="0"/>
          <w:marRight w:val="0"/>
          <w:marTop w:val="0"/>
          <w:marBottom w:val="0"/>
          <w:divBdr>
            <w:top w:val="none" w:sz="0" w:space="0" w:color="auto"/>
            <w:left w:val="none" w:sz="0" w:space="0" w:color="auto"/>
            <w:bottom w:val="none" w:sz="0" w:space="0" w:color="auto"/>
            <w:right w:val="none" w:sz="0" w:space="0" w:color="auto"/>
          </w:divBdr>
        </w:div>
      </w:divsChild>
    </w:div>
    <w:div w:id="332341189">
      <w:bodyDiv w:val="1"/>
      <w:marLeft w:val="0"/>
      <w:marRight w:val="0"/>
      <w:marTop w:val="0"/>
      <w:marBottom w:val="0"/>
      <w:divBdr>
        <w:top w:val="none" w:sz="0" w:space="0" w:color="auto"/>
        <w:left w:val="none" w:sz="0" w:space="0" w:color="auto"/>
        <w:bottom w:val="none" w:sz="0" w:space="0" w:color="auto"/>
        <w:right w:val="none" w:sz="0" w:space="0" w:color="auto"/>
      </w:divBdr>
    </w:div>
    <w:div w:id="439570564">
      <w:bodyDiv w:val="1"/>
      <w:marLeft w:val="0"/>
      <w:marRight w:val="0"/>
      <w:marTop w:val="0"/>
      <w:marBottom w:val="0"/>
      <w:divBdr>
        <w:top w:val="none" w:sz="0" w:space="0" w:color="auto"/>
        <w:left w:val="none" w:sz="0" w:space="0" w:color="auto"/>
        <w:bottom w:val="none" w:sz="0" w:space="0" w:color="auto"/>
        <w:right w:val="none" w:sz="0" w:space="0" w:color="auto"/>
      </w:divBdr>
      <w:divsChild>
        <w:div w:id="1524322289">
          <w:marLeft w:val="0"/>
          <w:marRight w:val="0"/>
          <w:marTop w:val="0"/>
          <w:marBottom w:val="0"/>
          <w:divBdr>
            <w:top w:val="none" w:sz="0" w:space="0" w:color="auto"/>
            <w:left w:val="none" w:sz="0" w:space="0" w:color="auto"/>
            <w:bottom w:val="none" w:sz="0" w:space="0" w:color="auto"/>
            <w:right w:val="none" w:sz="0" w:space="0" w:color="auto"/>
          </w:divBdr>
        </w:div>
        <w:div w:id="1842967006">
          <w:marLeft w:val="0"/>
          <w:marRight w:val="0"/>
          <w:marTop w:val="0"/>
          <w:marBottom w:val="0"/>
          <w:divBdr>
            <w:top w:val="none" w:sz="0" w:space="0" w:color="auto"/>
            <w:left w:val="none" w:sz="0" w:space="0" w:color="auto"/>
            <w:bottom w:val="none" w:sz="0" w:space="0" w:color="auto"/>
            <w:right w:val="none" w:sz="0" w:space="0" w:color="auto"/>
          </w:divBdr>
        </w:div>
        <w:div w:id="599073433">
          <w:marLeft w:val="0"/>
          <w:marRight w:val="0"/>
          <w:marTop w:val="0"/>
          <w:marBottom w:val="0"/>
          <w:divBdr>
            <w:top w:val="none" w:sz="0" w:space="0" w:color="auto"/>
            <w:left w:val="none" w:sz="0" w:space="0" w:color="auto"/>
            <w:bottom w:val="none" w:sz="0" w:space="0" w:color="auto"/>
            <w:right w:val="none" w:sz="0" w:space="0" w:color="auto"/>
          </w:divBdr>
        </w:div>
        <w:div w:id="1460958653">
          <w:marLeft w:val="0"/>
          <w:marRight w:val="0"/>
          <w:marTop w:val="0"/>
          <w:marBottom w:val="0"/>
          <w:divBdr>
            <w:top w:val="none" w:sz="0" w:space="0" w:color="auto"/>
            <w:left w:val="none" w:sz="0" w:space="0" w:color="auto"/>
            <w:bottom w:val="none" w:sz="0" w:space="0" w:color="auto"/>
            <w:right w:val="none" w:sz="0" w:space="0" w:color="auto"/>
          </w:divBdr>
        </w:div>
        <w:div w:id="1867719313">
          <w:marLeft w:val="0"/>
          <w:marRight w:val="0"/>
          <w:marTop w:val="0"/>
          <w:marBottom w:val="0"/>
          <w:divBdr>
            <w:top w:val="none" w:sz="0" w:space="0" w:color="auto"/>
            <w:left w:val="none" w:sz="0" w:space="0" w:color="auto"/>
            <w:bottom w:val="none" w:sz="0" w:space="0" w:color="auto"/>
            <w:right w:val="none" w:sz="0" w:space="0" w:color="auto"/>
          </w:divBdr>
        </w:div>
        <w:div w:id="593442273">
          <w:marLeft w:val="0"/>
          <w:marRight w:val="0"/>
          <w:marTop w:val="0"/>
          <w:marBottom w:val="0"/>
          <w:divBdr>
            <w:top w:val="none" w:sz="0" w:space="0" w:color="auto"/>
            <w:left w:val="none" w:sz="0" w:space="0" w:color="auto"/>
            <w:bottom w:val="none" w:sz="0" w:space="0" w:color="auto"/>
            <w:right w:val="none" w:sz="0" w:space="0" w:color="auto"/>
          </w:divBdr>
        </w:div>
      </w:divsChild>
    </w:div>
    <w:div w:id="615526730">
      <w:bodyDiv w:val="1"/>
      <w:marLeft w:val="0"/>
      <w:marRight w:val="0"/>
      <w:marTop w:val="0"/>
      <w:marBottom w:val="0"/>
      <w:divBdr>
        <w:top w:val="none" w:sz="0" w:space="0" w:color="auto"/>
        <w:left w:val="none" w:sz="0" w:space="0" w:color="auto"/>
        <w:bottom w:val="none" w:sz="0" w:space="0" w:color="auto"/>
        <w:right w:val="none" w:sz="0" w:space="0" w:color="auto"/>
      </w:divBdr>
    </w:div>
    <w:div w:id="1489900743">
      <w:bodyDiv w:val="1"/>
      <w:marLeft w:val="0"/>
      <w:marRight w:val="0"/>
      <w:marTop w:val="0"/>
      <w:marBottom w:val="0"/>
      <w:divBdr>
        <w:top w:val="none" w:sz="0" w:space="0" w:color="auto"/>
        <w:left w:val="none" w:sz="0" w:space="0" w:color="auto"/>
        <w:bottom w:val="none" w:sz="0" w:space="0" w:color="auto"/>
        <w:right w:val="none" w:sz="0" w:space="0" w:color="auto"/>
      </w:divBdr>
    </w:div>
    <w:div w:id="1613440887">
      <w:bodyDiv w:val="1"/>
      <w:marLeft w:val="0"/>
      <w:marRight w:val="0"/>
      <w:marTop w:val="0"/>
      <w:marBottom w:val="0"/>
      <w:divBdr>
        <w:top w:val="none" w:sz="0" w:space="0" w:color="auto"/>
        <w:left w:val="none" w:sz="0" w:space="0" w:color="auto"/>
        <w:bottom w:val="none" w:sz="0" w:space="0" w:color="auto"/>
        <w:right w:val="none" w:sz="0" w:space="0" w:color="auto"/>
      </w:divBdr>
    </w:div>
    <w:div w:id="1665476236">
      <w:bodyDiv w:val="1"/>
      <w:marLeft w:val="0"/>
      <w:marRight w:val="0"/>
      <w:marTop w:val="0"/>
      <w:marBottom w:val="0"/>
      <w:divBdr>
        <w:top w:val="none" w:sz="0" w:space="0" w:color="auto"/>
        <w:left w:val="none" w:sz="0" w:space="0" w:color="auto"/>
        <w:bottom w:val="none" w:sz="0" w:space="0" w:color="auto"/>
        <w:right w:val="none" w:sz="0" w:space="0" w:color="auto"/>
      </w:divBdr>
      <w:divsChild>
        <w:div w:id="541404694">
          <w:marLeft w:val="0"/>
          <w:marRight w:val="0"/>
          <w:marTop w:val="0"/>
          <w:marBottom w:val="0"/>
          <w:divBdr>
            <w:top w:val="none" w:sz="0" w:space="0" w:color="auto"/>
            <w:left w:val="none" w:sz="0" w:space="0" w:color="auto"/>
            <w:bottom w:val="none" w:sz="0" w:space="0" w:color="auto"/>
            <w:right w:val="none" w:sz="0" w:space="0" w:color="auto"/>
          </w:divBdr>
          <w:divsChild>
            <w:div w:id="164711216">
              <w:marLeft w:val="0"/>
              <w:marRight w:val="0"/>
              <w:marTop w:val="0"/>
              <w:marBottom w:val="0"/>
              <w:divBdr>
                <w:top w:val="none" w:sz="0" w:space="0" w:color="auto"/>
                <w:left w:val="none" w:sz="0" w:space="0" w:color="auto"/>
                <w:bottom w:val="none" w:sz="0" w:space="0" w:color="auto"/>
                <w:right w:val="none" w:sz="0" w:space="0" w:color="auto"/>
              </w:divBdr>
            </w:div>
          </w:divsChild>
        </w:div>
        <w:div w:id="749346545">
          <w:marLeft w:val="0"/>
          <w:marRight w:val="0"/>
          <w:marTop w:val="0"/>
          <w:marBottom w:val="0"/>
          <w:divBdr>
            <w:top w:val="none" w:sz="0" w:space="0" w:color="auto"/>
            <w:left w:val="none" w:sz="0" w:space="0" w:color="auto"/>
            <w:bottom w:val="none" w:sz="0" w:space="0" w:color="auto"/>
            <w:right w:val="none" w:sz="0" w:space="0" w:color="auto"/>
          </w:divBdr>
          <w:divsChild>
            <w:div w:id="364670885">
              <w:marLeft w:val="0"/>
              <w:marRight w:val="0"/>
              <w:marTop w:val="0"/>
              <w:marBottom w:val="0"/>
              <w:divBdr>
                <w:top w:val="none" w:sz="0" w:space="0" w:color="auto"/>
                <w:left w:val="none" w:sz="0" w:space="0" w:color="auto"/>
                <w:bottom w:val="none" w:sz="0" w:space="0" w:color="auto"/>
                <w:right w:val="none" w:sz="0" w:space="0" w:color="auto"/>
              </w:divBdr>
            </w:div>
          </w:divsChild>
        </w:div>
        <w:div w:id="1056706530">
          <w:marLeft w:val="0"/>
          <w:marRight w:val="0"/>
          <w:marTop w:val="0"/>
          <w:marBottom w:val="0"/>
          <w:divBdr>
            <w:top w:val="none" w:sz="0" w:space="0" w:color="auto"/>
            <w:left w:val="none" w:sz="0" w:space="0" w:color="auto"/>
            <w:bottom w:val="none" w:sz="0" w:space="0" w:color="auto"/>
            <w:right w:val="none" w:sz="0" w:space="0" w:color="auto"/>
          </w:divBdr>
          <w:divsChild>
            <w:div w:id="472795967">
              <w:marLeft w:val="0"/>
              <w:marRight w:val="0"/>
              <w:marTop w:val="0"/>
              <w:marBottom w:val="0"/>
              <w:divBdr>
                <w:top w:val="none" w:sz="0" w:space="0" w:color="auto"/>
                <w:left w:val="none" w:sz="0" w:space="0" w:color="auto"/>
                <w:bottom w:val="none" w:sz="0" w:space="0" w:color="auto"/>
                <w:right w:val="none" w:sz="0" w:space="0" w:color="auto"/>
              </w:divBdr>
            </w:div>
          </w:divsChild>
        </w:div>
        <w:div w:id="798494504">
          <w:marLeft w:val="0"/>
          <w:marRight w:val="0"/>
          <w:marTop w:val="0"/>
          <w:marBottom w:val="0"/>
          <w:divBdr>
            <w:top w:val="none" w:sz="0" w:space="0" w:color="auto"/>
            <w:left w:val="none" w:sz="0" w:space="0" w:color="auto"/>
            <w:bottom w:val="none" w:sz="0" w:space="0" w:color="auto"/>
            <w:right w:val="none" w:sz="0" w:space="0" w:color="auto"/>
          </w:divBdr>
          <w:divsChild>
            <w:div w:id="1387220672">
              <w:marLeft w:val="0"/>
              <w:marRight w:val="0"/>
              <w:marTop w:val="0"/>
              <w:marBottom w:val="0"/>
              <w:divBdr>
                <w:top w:val="none" w:sz="0" w:space="0" w:color="auto"/>
                <w:left w:val="none" w:sz="0" w:space="0" w:color="auto"/>
                <w:bottom w:val="none" w:sz="0" w:space="0" w:color="auto"/>
                <w:right w:val="none" w:sz="0" w:space="0" w:color="auto"/>
              </w:divBdr>
            </w:div>
          </w:divsChild>
        </w:div>
        <w:div w:id="256595808">
          <w:marLeft w:val="0"/>
          <w:marRight w:val="0"/>
          <w:marTop w:val="0"/>
          <w:marBottom w:val="0"/>
          <w:divBdr>
            <w:top w:val="none" w:sz="0" w:space="0" w:color="auto"/>
            <w:left w:val="none" w:sz="0" w:space="0" w:color="auto"/>
            <w:bottom w:val="none" w:sz="0" w:space="0" w:color="auto"/>
            <w:right w:val="none" w:sz="0" w:space="0" w:color="auto"/>
          </w:divBdr>
          <w:divsChild>
            <w:div w:id="205903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298518">
      <w:bodyDiv w:val="1"/>
      <w:marLeft w:val="0"/>
      <w:marRight w:val="0"/>
      <w:marTop w:val="0"/>
      <w:marBottom w:val="0"/>
      <w:divBdr>
        <w:top w:val="none" w:sz="0" w:space="0" w:color="auto"/>
        <w:left w:val="none" w:sz="0" w:space="0" w:color="auto"/>
        <w:bottom w:val="none" w:sz="0" w:space="0" w:color="auto"/>
        <w:right w:val="none" w:sz="0" w:space="0" w:color="auto"/>
      </w:divBdr>
      <w:divsChild>
        <w:div w:id="1885945064">
          <w:marLeft w:val="0"/>
          <w:marRight w:val="0"/>
          <w:marTop w:val="0"/>
          <w:marBottom w:val="0"/>
          <w:divBdr>
            <w:top w:val="none" w:sz="0" w:space="0" w:color="auto"/>
            <w:left w:val="none" w:sz="0" w:space="0" w:color="auto"/>
            <w:bottom w:val="none" w:sz="0" w:space="0" w:color="auto"/>
            <w:right w:val="none" w:sz="0" w:space="0" w:color="auto"/>
          </w:divBdr>
          <w:divsChild>
            <w:div w:id="947010744">
              <w:marLeft w:val="0"/>
              <w:marRight w:val="0"/>
              <w:marTop w:val="0"/>
              <w:marBottom w:val="0"/>
              <w:divBdr>
                <w:top w:val="none" w:sz="0" w:space="0" w:color="auto"/>
                <w:left w:val="none" w:sz="0" w:space="0" w:color="auto"/>
                <w:bottom w:val="none" w:sz="0" w:space="0" w:color="auto"/>
                <w:right w:val="none" w:sz="0" w:space="0" w:color="auto"/>
              </w:divBdr>
            </w:div>
          </w:divsChild>
        </w:div>
        <w:div w:id="1668554066">
          <w:marLeft w:val="0"/>
          <w:marRight w:val="0"/>
          <w:marTop w:val="0"/>
          <w:marBottom w:val="0"/>
          <w:divBdr>
            <w:top w:val="none" w:sz="0" w:space="0" w:color="auto"/>
            <w:left w:val="none" w:sz="0" w:space="0" w:color="auto"/>
            <w:bottom w:val="none" w:sz="0" w:space="0" w:color="auto"/>
            <w:right w:val="none" w:sz="0" w:space="0" w:color="auto"/>
          </w:divBdr>
          <w:divsChild>
            <w:div w:id="429665416">
              <w:marLeft w:val="0"/>
              <w:marRight w:val="0"/>
              <w:marTop w:val="0"/>
              <w:marBottom w:val="0"/>
              <w:divBdr>
                <w:top w:val="none" w:sz="0" w:space="0" w:color="auto"/>
                <w:left w:val="none" w:sz="0" w:space="0" w:color="auto"/>
                <w:bottom w:val="none" w:sz="0" w:space="0" w:color="auto"/>
                <w:right w:val="none" w:sz="0" w:space="0" w:color="auto"/>
              </w:divBdr>
            </w:div>
          </w:divsChild>
        </w:div>
        <w:div w:id="170995903">
          <w:marLeft w:val="0"/>
          <w:marRight w:val="0"/>
          <w:marTop w:val="0"/>
          <w:marBottom w:val="0"/>
          <w:divBdr>
            <w:top w:val="none" w:sz="0" w:space="0" w:color="auto"/>
            <w:left w:val="none" w:sz="0" w:space="0" w:color="auto"/>
            <w:bottom w:val="none" w:sz="0" w:space="0" w:color="auto"/>
            <w:right w:val="none" w:sz="0" w:space="0" w:color="auto"/>
          </w:divBdr>
          <w:divsChild>
            <w:div w:id="1481922466">
              <w:marLeft w:val="0"/>
              <w:marRight w:val="0"/>
              <w:marTop w:val="0"/>
              <w:marBottom w:val="0"/>
              <w:divBdr>
                <w:top w:val="none" w:sz="0" w:space="0" w:color="auto"/>
                <w:left w:val="none" w:sz="0" w:space="0" w:color="auto"/>
                <w:bottom w:val="none" w:sz="0" w:space="0" w:color="auto"/>
                <w:right w:val="none" w:sz="0" w:space="0" w:color="auto"/>
              </w:divBdr>
            </w:div>
          </w:divsChild>
        </w:div>
        <w:div w:id="559874235">
          <w:marLeft w:val="0"/>
          <w:marRight w:val="0"/>
          <w:marTop w:val="0"/>
          <w:marBottom w:val="0"/>
          <w:divBdr>
            <w:top w:val="none" w:sz="0" w:space="0" w:color="auto"/>
            <w:left w:val="none" w:sz="0" w:space="0" w:color="auto"/>
            <w:bottom w:val="none" w:sz="0" w:space="0" w:color="auto"/>
            <w:right w:val="none" w:sz="0" w:space="0" w:color="auto"/>
          </w:divBdr>
          <w:divsChild>
            <w:div w:id="726025622">
              <w:marLeft w:val="0"/>
              <w:marRight w:val="0"/>
              <w:marTop w:val="0"/>
              <w:marBottom w:val="0"/>
              <w:divBdr>
                <w:top w:val="none" w:sz="0" w:space="0" w:color="auto"/>
                <w:left w:val="none" w:sz="0" w:space="0" w:color="auto"/>
                <w:bottom w:val="none" w:sz="0" w:space="0" w:color="auto"/>
                <w:right w:val="none" w:sz="0" w:space="0" w:color="auto"/>
              </w:divBdr>
            </w:div>
          </w:divsChild>
        </w:div>
        <w:div w:id="1956255194">
          <w:marLeft w:val="0"/>
          <w:marRight w:val="0"/>
          <w:marTop w:val="0"/>
          <w:marBottom w:val="0"/>
          <w:divBdr>
            <w:top w:val="none" w:sz="0" w:space="0" w:color="auto"/>
            <w:left w:val="none" w:sz="0" w:space="0" w:color="auto"/>
            <w:bottom w:val="none" w:sz="0" w:space="0" w:color="auto"/>
            <w:right w:val="none" w:sz="0" w:space="0" w:color="auto"/>
          </w:divBdr>
          <w:divsChild>
            <w:div w:id="45267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28636">
      <w:bodyDiv w:val="1"/>
      <w:marLeft w:val="0"/>
      <w:marRight w:val="0"/>
      <w:marTop w:val="0"/>
      <w:marBottom w:val="0"/>
      <w:divBdr>
        <w:top w:val="none" w:sz="0" w:space="0" w:color="auto"/>
        <w:left w:val="none" w:sz="0" w:space="0" w:color="auto"/>
        <w:bottom w:val="none" w:sz="0" w:space="0" w:color="auto"/>
        <w:right w:val="none" w:sz="0" w:space="0" w:color="auto"/>
      </w:divBdr>
      <w:divsChild>
        <w:div w:id="567038336">
          <w:marLeft w:val="0"/>
          <w:marRight w:val="0"/>
          <w:marTop w:val="0"/>
          <w:marBottom w:val="0"/>
          <w:divBdr>
            <w:top w:val="none" w:sz="0" w:space="0" w:color="auto"/>
            <w:left w:val="none" w:sz="0" w:space="0" w:color="auto"/>
            <w:bottom w:val="none" w:sz="0" w:space="0" w:color="auto"/>
            <w:right w:val="none" w:sz="0" w:space="0" w:color="auto"/>
          </w:divBdr>
        </w:div>
        <w:div w:id="11066571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plcorinacoughlan/Library/Group%20Containers/UBF8T346G9.Office/User%20Content.localized/Templates.localized/250722_AZDES_Notice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678D6-509D-974C-85C3-A9E7BC16B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250722_AZDES_NoticeTemplate.dotx</Template>
  <TotalTime>1</TotalTime>
  <Pages>6</Pages>
  <Words>1560</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Public Policy Lab</cp:lastModifiedBy>
  <cp:revision>3</cp:revision>
  <cp:lastPrinted>2026-07-09T13:12:00Z</cp:lastPrinted>
  <dcterms:created xsi:type="dcterms:W3CDTF">2026-07-09T13:12:00Z</dcterms:created>
  <dcterms:modified xsi:type="dcterms:W3CDTF">2026-07-09T13:12:00Z</dcterms:modified>
</cp:coreProperties>
</file>